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6285"/>
        <w:gridCol w:w="4713"/>
      </w:tblGrid>
      <w:tr w:rsidR="00F448BC" w14:paraId="7438D665" w14:textId="77777777" w:rsidTr="00A43A5B">
        <w:trPr>
          <w:cantSplit/>
          <w:trHeight w:val="4488"/>
        </w:trPr>
        <w:tc>
          <w:tcPr>
            <w:tcW w:w="6285" w:type="dxa"/>
          </w:tcPr>
          <w:p w14:paraId="09477DC7" w14:textId="45FFFD64" w:rsidR="00F448BC" w:rsidRDefault="00475ECA" w:rsidP="00A43A5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A8AE16" wp14:editId="5AB2C3F9">
                  <wp:extent cx="3853815" cy="1983105"/>
                  <wp:effectExtent l="0" t="0" r="0" b="0"/>
                  <wp:docPr id="3" name="图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815" cy="1983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3" w:type="dxa"/>
            <w:vMerge w:val="restart"/>
          </w:tcPr>
          <w:tbl>
            <w:tblPr>
              <w:tblStyle w:val="TableGrid"/>
              <w:tblW w:w="453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33"/>
            </w:tblGrid>
            <w:tr w:rsidR="00B77317" w14:paraId="0636F912" w14:textId="77777777" w:rsidTr="003503B2">
              <w:trPr>
                <w:cantSplit/>
                <w:trHeight w:val="2273"/>
              </w:trPr>
              <w:tc>
                <w:tcPr>
                  <w:tcW w:w="4533" w:type="dxa"/>
                </w:tcPr>
                <w:p w14:paraId="16B0ED6C" w14:textId="2F96885C" w:rsidR="00B77317" w:rsidRPr="00CD1539" w:rsidRDefault="00475ECA" w:rsidP="00E217C8">
                  <w:pP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</w:pPr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Simulation of </w:t>
                  </w:r>
                  <w:r w:rsidR="004A0724"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hint="eastAsia"/>
                      <w:b/>
                      <w:color w:val="365F91" w:themeColor="accent1" w:themeShade="BF"/>
                      <w:sz w:val="40"/>
                      <w:szCs w:val="40"/>
                    </w:rPr>
                    <w:t>装配体</w:t>
                  </w:r>
                  <w:r>
                    <w:rPr>
                      <w:rFonts w:hint="eastAsia"/>
                      <w:b/>
                      <w:color w:val="365F91" w:themeColor="accent1" w:themeShade="BF"/>
                      <w:sz w:val="40"/>
                      <w:szCs w:val="40"/>
                    </w:rPr>
                    <w:t>3</w:t>
                  </w:r>
                </w:p>
                <w:p w14:paraId="1C910F92" w14:textId="77777777" w:rsidR="00B77317" w:rsidRPr="00CD1539" w:rsidRDefault="00B77317" w:rsidP="00E217C8">
                  <w:pPr>
                    <w:rPr>
                      <w:rStyle w:val="Strong"/>
                      <w:sz w:val="20"/>
                      <w:szCs w:val="20"/>
                    </w:rPr>
                  </w:pPr>
                </w:p>
                <w:p w14:paraId="040F0486" w14:textId="0A80DB34" w:rsidR="00B77317" w:rsidRPr="00CD1539" w:rsidRDefault="00475ECA" w:rsidP="009C008A">
                  <w:pPr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Date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2026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年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月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日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br/>
                  </w:r>
                  <w:r>
                    <w:rPr>
                      <w:rStyle w:val="Strong"/>
                      <w:sz w:val="20"/>
                      <w:szCs w:val="20"/>
                    </w:rPr>
                    <w:t>Designer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Solidworks</w:t>
                  </w:r>
                </w:p>
                <w:p w14:paraId="4F2D29CC" w14:textId="18B023EF" w:rsidR="00B77317" w:rsidRPr="00CD1539" w:rsidRDefault="00475ECA" w:rsidP="009C008A">
                  <w:pPr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Study name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  <w:sz w:val="20"/>
                      <w:szCs w:val="20"/>
                    </w:rPr>
                    <w:t xml:space="preserve"> 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静应力分析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 xml:space="preserve"> 1</w:t>
                  </w:r>
                </w:p>
                <w:p w14:paraId="12A95BE4" w14:textId="2DECE1F8" w:rsidR="00B77317" w:rsidRPr="006A441F" w:rsidRDefault="00475ECA" w:rsidP="00B77317">
                  <w:pPr>
                    <w:rPr>
                      <w:bCs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Analysis type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</w:rPr>
                    <w:t xml:space="preserve">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Static</w:t>
                  </w:r>
                </w:p>
              </w:tc>
            </w:tr>
            <w:tr w:rsidR="00B77317" w14:paraId="23BBFDF6" w14:textId="77777777" w:rsidTr="003503B2">
              <w:trPr>
                <w:cantSplit/>
                <w:trHeight w:val="6839"/>
              </w:trPr>
              <w:tc>
                <w:tcPr>
                  <w:tcW w:w="4533" w:type="dxa"/>
                </w:tcPr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</w:rPr>
                    <w:id w:val="534339788"/>
                    <w:docPartObj>
                      <w:docPartGallery w:val="Table of Contents"/>
                      <w:docPartUnique/>
                    </w:docPartObj>
                  </w:sdtPr>
                  <w:sdtEndPr>
                    <w:rPr>
                      <w:rFonts w:eastAsiaTheme="minorEastAsia"/>
                      <w:sz w:val="20"/>
                    </w:rPr>
                  </w:sdtEndPr>
                  <w:sdtContent>
                    <w:p w14:paraId="05FDE6B5" w14:textId="346F55F8" w:rsidR="00B77317" w:rsidRDefault="00475ECA" w:rsidP="00E3408D">
                      <w:pPr>
                        <w:pStyle w:val="TOCHeading"/>
                      </w:pPr>
                      <w:r>
                        <w:t>Table of Contents</w:t>
                      </w:r>
                    </w:p>
                    <w:p w14:paraId="065CE568" w14:textId="7553C103" w:rsidR="00475ECA" w:rsidRDefault="001041F1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 w:rsidR="00B77317">
                        <w:rPr>
                          <w:sz w:val="18"/>
                        </w:rPr>
                        <w:instrText xml:space="preserve"> TOC \o "1-1" \h \z \u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hyperlink w:anchor="_Toc223367953" w:history="1">
                        <w:r w:rsidR="00475ECA"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Description</w:t>
                        </w:r>
                        <w:r w:rsidR="00475ECA"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 w:rsidR="00475ECA"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 w:rsidR="00475ECA"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 w:rsidR="00475ECA">
                          <w:rPr>
                            <w:noProof/>
                            <w:webHidden/>
                          </w:rPr>
                          <w:instrText>PAGEREF _Toc223367953 \h</w:instrText>
                        </w:r>
                        <w:r w:rsidR="00475ECA"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 w:rsidR="00475ECA">
                          <w:rPr>
                            <w:rFonts w:hint="eastAsia"/>
                            <w:noProof/>
                            <w:webHidden/>
                          </w:rPr>
                        </w:r>
                        <w:r w:rsidR="00475ECA"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 w:rsidR="00475ECA">
                          <w:rPr>
                            <w:noProof/>
                            <w:webHidden/>
                          </w:rPr>
                          <w:t>1</w:t>
                        </w:r>
                        <w:r w:rsidR="00475ECA"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34D9717E" w14:textId="0748FAC1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54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Assumptions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_Toc223367954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14E3B6C8" w14:textId="75935F05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55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Model Information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_Toc223367955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EE7DF7C" w14:textId="4CA80D75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56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Study Properties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_Toc223367956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10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075872B" w14:textId="5AC7F856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57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Units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_Toc223367957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11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7CF3E7B" w14:textId="453A2118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58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Material Properties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_Toc223367958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12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49CE7EC" w14:textId="5F281EB3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59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Loads and Fixtures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_Toc223367959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14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27A3082" w14:textId="7DF7ABDE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60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Connector Definitions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_Toc223367960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15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34A3DB05" w14:textId="12258B6F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61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Interaction Information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_Toc223367961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16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0D1628F5" w14:textId="5C3C1DBC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62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Mesh information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_Toc223367962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17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62E0630" w14:textId="20BC89BF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63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Sensor Details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_Toc223367963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19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EB02858" w14:textId="7F0BCE4E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64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Resultant Forces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_Toc223367964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19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70887B1" w14:textId="10229EE6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65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Beams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_Toc223367965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19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D4A7554" w14:textId="009AF12F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66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Study Results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_Toc223367966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20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C84042A" w14:textId="2EAD6715" w:rsidR="00475ECA" w:rsidRDefault="00475ECA">
                      <w:pPr>
                        <w:pStyle w:val="TOC1"/>
                        <w:rPr>
                          <w:noProof/>
                          <w:kern w:val="2"/>
                          <w:sz w:val="22"/>
                          <w:szCs w:val="24"/>
                          <w:lang w:eastAsia="zh-CN"/>
                          <w14:ligatures w14:val="standardContextual"/>
                        </w:rPr>
                      </w:pPr>
                      <w:hyperlink w:anchor="_Toc223367967" w:history="1">
                        <w:r w:rsidRPr="00660465">
                          <w:rPr>
                            <w:rStyle w:val="Hyperlink"/>
                            <w:rFonts w:hint="eastAsia"/>
                            <w:noProof/>
                          </w:rPr>
                          <w:t>Conclusion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noProof/>
                            <w:webHidden/>
                          </w:rPr>
                          <w:instrText>PAGEREF _Toc223367967 \h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instrText xml:space="preserve"> </w:instrTex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23</w:t>
                        </w:r>
                        <w:r>
                          <w:rPr>
                            <w:rFonts w:hint="eastAsia"/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88865F2" w14:textId="5FA0816B" w:rsidR="00B77317" w:rsidRPr="00EF5B54" w:rsidRDefault="001041F1" w:rsidP="00E3408D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r>
                        <w:rPr>
                          <w:sz w:val="18"/>
                        </w:rPr>
                        <w:fldChar w:fldCharType="end"/>
                      </w:r>
                    </w:p>
                  </w:sdtContent>
                </w:sdt>
              </w:tc>
            </w:tr>
          </w:tbl>
          <w:p w14:paraId="7E0A8262" w14:textId="77777777" w:rsidR="00F448BC" w:rsidRDefault="00F448BC" w:rsidP="00A5373F"/>
        </w:tc>
      </w:tr>
      <w:tr w:rsidR="00F448BC" w14:paraId="13299734" w14:textId="77777777" w:rsidTr="00BE081A">
        <w:trPr>
          <w:cantSplit/>
          <w:trHeight w:val="3924"/>
        </w:trPr>
        <w:tc>
          <w:tcPr>
            <w:tcW w:w="6285" w:type="dxa"/>
          </w:tcPr>
          <w:p w14:paraId="4385D701" w14:textId="2F7D0792" w:rsidR="00C27B5D" w:rsidRDefault="00475ECA" w:rsidP="00C27B5D">
            <w:pPr>
              <w:pStyle w:val="Heading1"/>
            </w:pPr>
            <w:bookmarkStart w:id="0" w:name="_Toc223367953"/>
            <w:r>
              <w:t>Description</w:t>
            </w:r>
            <w:bookmarkEnd w:id="0"/>
          </w:p>
          <w:p w14:paraId="00961403" w14:textId="69F51180" w:rsidR="00F448BC" w:rsidRPr="00E65D6E" w:rsidRDefault="00475ECA" w:rsidP="00FF408C">
            <w:r>
              <w:t>No Data</w:t>
            </w:r>
          </w:p>
        </w:tc>
        <w:tc>
          <w:tcPr>
            <w:tcW w:w="4713" w:type="dxa"/>
            <w:vMerge/>
          </w:tcPr>
          <w:p w14:paraId="188A77FB" w14:textId="77777777" w:rsidR="00F448BC" w:rsidRPr="00A33AA4" w:rsidRDefault="00F448BC" w:rsidP="00840CC7">
            <w:pPr>
              <w:pStyle w:val="TOC3"/>
            </w:pPr>
          </w:p>
        </w:tc>
      </w:tr>
    </w:tbl>
    <w:p w14:paraId="3D9A5BA7" w14:textId="77777777" w:rsidR="00F25CD7" w:rsidRDefault="00F25CD7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6"/>
      </w:tblGrid>
      <w:tr w:rsidR="00343025" w14:paraId="7AA38F28" w14:textId="77777777" w:rsidTr="00DD03CF">
        <w:tc>
          <w:tcPr>
            <w:tcW w:w="11016" w:type="dxa"/>
          </w:tcPr>
          <w:p w14:paraId="65BAE8E0" w14:textId="0933EA9F" w:rsidR="00343025" w:rsidRDefault="00475ECA" w:rsidP="00343025">
            <w:pPr>
              <w:pStyle w:val="Heading1"/>
            </w:pPr>
            <w:bookmarkStart w:id="1" w:name="_Toc223367954"/>
            <w:bookmarkStart w:id="2" w:name="_Toc243733140"/>
            <w:bookmarkStart w:id="3" w:name="_Toc245020107"/>
            <w:bookmarkStart w:id="4" w:name="_Toc245020139"/>
            <w:r>
              <w:lastRenderedPageBreak/>
              <w:t>Assumptions</w:t>
            </w:r>
            <w:bookmarkEnd w:id="1"/>
          </w:p>
          <w:p w14:paraId="5FF950F4" w14:textId="7362BD33" w:rsidR="00A96F2C" w:rsidRDefault="00A96F2C" w:rsidP="00A96F2C">
            <w:pPr>
              <w:rPr>
                <w:lang w:eastAsia="zh-CN"/>
              </w:rPr>
            </w:pPr>
          </w:p>
        </w:tc>
      </w:tr>
    </w:tbl>
    <w:p w14:paraId="6FB7EEA9" w14:textId="77777777" w:rsidR="00343025" w:rsidRDefault="00343025" w:rsidP="00B77317">
      <w:pPr>
        <w:pStyle w:val="Heading1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6"/>
      </w:tblGrid>
      <w:tr w:rsidR="00FF408C" w14:paraId="03B93A77" w14:textId="77777777" w:rsidTr="00ED5A01">
        <w:tc>
          <w:tcPr>
            <w:tcW w:w="11016" w:type="dxa"/>
          </w:tcPr>
          <w:p w14:paraId="7E4BB06B" w14:textId="7FA8D7CA" w:rsidR="00FF408C" w:rsidRDefault="00475ECA" w:rsidP="00FF408C">
            <w:pPr>
              <w:pStyle w:val="Heading1"/>
            </w:pPr>
            <w:bookmarkStart w:id="5" w:name="_Toc223367955"/>
            <w:r>
              <w:lastRenderedPageBreak/>
              <w:t>Model Information</w:t>
            </w:r>
            <w:bookmarkEnd w:id="5"/>
          </w:p>
          <w:p w14:paraId="38BBEFC8" w14:textId="77777777" w:rsidR="00931A46" w:rsidRDefault="00931A46" w:rsidP="00FF408C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77"/>
              <w:gridCol w:w="2340"/>
              <w:gridCol w:w="3060"/>
              <w:gridCol w:w="2677"/>
            </w:tblGrid>
            <w:tr w:rsidR="00C16188" w14:paraId="0150CE71" w14:textId="77777777" w:rsidTr="00C1618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tbl>
                  <w:tblPr>
                    <w:tblStyle w:val="TableGrid"/>
                    <w:tblW w:w="0" w:type="auto"/>
                    <w:tblInd w:w="944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640"/>
                  </w:tblGrid>
                  <w:tr w:rsidR="00077EA0" w14:paraId="7262B938" w14:textId="77777777" w:rsidTr="00077EA0">
                    <w:tc>
                      <w:tcPr>
                        <w:tcW w:w="8640" w:type="dxa"/>
                      </w:tcPr>
                      <w:p w14:paraId="1CEAAFB0" w14:textId="7BF93C8D" w:rsidR="00077EA0" w:rsidRDefault="00475ECA" w:rsidP="00077EA0">
                        <w:pPr>
                          <w:jc w:val="center"/>
                          <w:rPr>
                            <w:rStyle w:val="Strong"/>
                            <w:noProof/>
                          </w:rPr>
                        </w:pPr>
                        <w:r>
                          <w:rPr>
                            <w:b/>
                            <w:bCs/>
                            <w:noProof/>
                          </w:rPr>
                          <w:lastRenderedPageBreak/>
                          <w:drawing>
                            <wp:inline distT="0" distB="0" distL="0" distR="0" wp14:anchorId="2394E748" wp14:editId="64545A64">
                              <wp:extent cx="5349240" cy="3434715"/>
                              <wp:effectExtent l="0" t="0" r="3810" b="0"/>
                              <wp:docPr id="4" name="图片 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" name=""/>
                                      <pic:cNvPicPr/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349240" cy="343471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06881B8" w14:textId="323B1F7A" w:rsidR="00C16188" w:rsidRDefault="00475ECA" w:rsidP="00C16188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Model name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装配体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</w:t>
                  </w:r>
                </w:p>
                <w:p w14:paraId="54454ABB" w14:textId="584AD413" w:rsidR="00C16188" w:rsidRDefault="00475ECA" w:rsidP="00C16188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Current Configuration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默认</w:t>
                  </w:r>
                </w:p>
              </w:tc>
            </w:tr>
            <w:tr w:rsidR="00C16188" w14:paraId="3A81C6DC" w14:textId="77777777" w:rsidTr="00C1618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140C64C0" w14:textId="00B8B245" w:rsidR="00C16188" w:rsidRPr="0044448A" w:rsidRDefault="00475ECA" w:rsidP="00C16188">
                  <w:pPr>
                    <w:rPr>
                      <w:sz w:val="24"/>
                      <w:szCs w:val="24"/>
                    </w:rPr>
                  </w:pPr>
                  <w:r>
                    <w:rPr>
                      <w:rStyle w:val="Strong"/>
                      <w:b/>
                      <w:noProof/>
                      <w:sz w:val="24"/>
                      <w:szCs w:val="24"/>
                    </w:rPr>
                    <w:t>Solid Bodies</w:t>
                  </w:r>
                </w:p>
              </w:tc>
            </w:tr>
            <w:tr w:rsidR="00C16188" w14:paraId="42CC9FE5" w14:textId="77777777" w:rsidTr="004B302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1FB6B23D" w14:textId="180E0E4F" w:rsidR="00C16188" w:rsidRDefault="00475ECA" w:rsidP="0044448A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Name and Reference</w: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3EE094E5" w14:textId="5103200A" w:rsidR="00C16188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Treated As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48BCDAA6" w14:textId="5B689F93" w:rsidR="00C16188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Volumetric Properties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101CFAC2" w14:textId="4A619128" w:rsidR="00C16188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Path/Date Modified</w:t>
                  </w:r>
                </w:p>
              </w:tc>
            </w:tr>
            <w:tr w:rsidR="00475ECA" w14:paraId="102B9297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2F685E5" w14:textId="60C98674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4</w:t>
                  </w:r>
                </w:p>
                <w:p w14:paraId="467B4FBF" w14:textId="24973FE0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97A43F3" wp14:editId="01150C62">
                        <wp:extent cx="1562735" cy="1003300"/>
                        <wp:effectExtent l="0" t="0" r="0" b="6350"/>
                        <wp:docPr id="5" name="图片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3AF3D04" w14:textId="365C62B6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6BE01D5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Mass:18.4719 kg</w:t>
                  </w:r>
                </w:p>
                <w:p w14:paraId="639BEC65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Volume:0.00230899 m^3</w:t>
                  </w:r>
                </w:p>
                <w:p w14:paraId="055E686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4144CC57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Weight:181.025 N</w:t>
                  </w:r>
                </w:p>
                <w:p w14:paraId="74C478C6" w14:textId="11D8B281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1FE65A9" w14:textId="617D1B0F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1.SLDPRT</w:t>
                  </w:r>
                </w:p>
                <w:p w14:paraId="305A3838" w14:textId="278ED5C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17:23:07 2026</w:t>
                  </w:r>
                </w:p>
              </w:tc>
            </w:tr>
            <w:tr w:rsidR="00475ECA" w14:paraId="15A767D0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2A360F3" w14:textId="43C5F31F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1[2]</w:t>
                  </w:r>
                </w:p>
                <w:p w14:paraId="00CB5007" w14:textId="405B0BDC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7FE2D0FB" wp14:editId="534E6211">
                        <wp:extent cx="1562735" cy="1003300"/>
                        <wp:effectExtent l="0" t="0" r="0" b="6350"/>
                        <wp:docPr id="6" name="图片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2C9D8DD" w14:textId="30CB089C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7BFC90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Mass:3.05178 kg</w:t>
                  </w:r>
                </w:p>
                <w:p w14:paraId="609FA68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Volume:0.000381472 m^3</w:t>
                  </w:r>
                </w:p>
                <w:p w14:paraId="5317E59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0C05967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Weight:29.9074 N</w:t>
                  </w:r>
                </w:p>
                <w:p w14:paraId="6491523A" w14:textId="56D03171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4B1CAAD" w14:textId="3D1C71E8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1.SLDPRT</w:t>
                  </w:r>
                </w:p>
                <w:p w14:paraId="360C6C66" w14:textId="73B924CA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17:23:07 2026</w:t>
                  </w:r>
                </w:p>
              </w:tc>
            </w:tr>
            <w:tr w:rsidR="00475ECA" w14:paraId="342CF8C1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2465979" w14:textId="47FFC24D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8</w:t>
                  </w:r>
                </w:p>
                <w:p w14:paraId="6FE358A9" w14:textId="5E29FC3C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0BBE6AFB" wp14:editId="152F514B">
                        <wp:extent cx="1562735" cy="1003300"/>
                        <wp:effectExtent l="0" t="0" r="0" b="6350"/>
                        <wp:docPr id="7" name="图片 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FCD4633" w14:textId="2913EE2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351C414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Mass:17.76 kg</w:t>
                  </w:r>
                </w:p>
                <w:p w14:paraId="2C8B5207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Volume:0.00222 m^3</w:t>
                  </w:r>
                </w:p>
                <w:p w14:paraId="0178D9F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02FB1FC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Weight:174.048 N</w:t>
                  </w:r>
                </w:p>
                <w:p w14:paraId="010B07A5" w14:textId="144DAD39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96F042A" w14:textId="53DED51A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1.SLDPRT</w:t>
                  </w:r>
                </w:p>
                <w:p w14:paraId="1F30F4D3" w14:textId="32FFC3BB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17:23:07 2026</w:t>
                  </w:r>
                </w:p>
              </w:tc>
            </w:tr>
            <w:tr w:rsidR="00475ECA" w14:paraId="72DAFCC8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C4FC8A3" w14:textId="4CC4A596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lastRenderedPageBreak/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5</w:t>
                  </w:r>
                </w:p>
                <w:p w14:paraId="5BD0E01B" w14:textId="35000477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CB80C11" wp14:editId="2E3DD55E">
                        <wp:extent cx="1562735" cy="1003300"/>
                        <wp:effectExtent l="0" t="0" r="0" b="6350"/>
                        <wp:docPr id="8" name="图片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7324785" w14:textId="434A85D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3D404CD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Mass:326.211 kg</w:t>
                  </w:r>
                </w:p>
                <w:p w14:paraId="2512879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Volume:0.0407899 m^3</w:t>
                  </w:r>
                </w:p>
                <w:p w14:paraId="48EE8A2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Density:7,997.35 kg/m^3</w:t>
                  </w:r>
                </w:p>
                <w:p w14:paraId="6BEB98E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Weight:3,196.87 N</w:t>
                  </w:r>
                </w:p>
                <w:p w14:paraId="5EEE9FBE" w14:textId="0235FB0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7924E04" w14:textId="34084A5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1.SLDPRT</w:t>
                  </w:r>
                </w:p>
                <w:p w14:paraId="0373218E" w14:textId="02C7CE3E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17:23:07 2026</w:t>
                  </w:r>
                </w:p>
              </w:tc>
            </w:tr>
            <w:tr w:rsidR="00475ECA" w14:paraId="3DCE62E9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6206756" w14:textId="6BD0FDCD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</w:t>
                  </w:r>
                </w:p>
                <w:p w14:paraId="342930A0" w14:textId="3FD48673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736D094" wp14:editId="032E9CB1">
                        <wp:extent cx="1562735" cy="1003300"/>
                        <wp:effectExtent l="0" t="0" r="0" b="6350"/>
                        <wp:docPr id="9" name="图片 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B3B308F" w14:textId="280AEBB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C4D42E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Mass:17.7591 kg</w:t>
                  </w:r>
                </w:p>
                <w:p w14:paraId="6B7C6B96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Volume:0.00221989 m^3</w:t>
                  </w:r>
                </w:p>
                <w:p w14:paraId="4DD62A6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6146B1E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Weight:174.039 N</w:t>
                  </w:r>
                </w:p>
                <w:p w14:paraId="18C2ADE7" w14:textId="2C26A2F7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6A7121E" w14:textId="78F42840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2.SLDPRT</w:t>
                  </w:r>
                </w:p>
                <w:p w14:paraId="7F96231F" w14:textId="726EDACB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17:20:31 2026</w:t>
                  </w:r>
                </w:p>
              </w:tc>
            </w:tr>
            <w:tr w:rsidR="00475ECA" w14:paraId="5F4C900E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1B547DB" w14:textId="0D4CD6B5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1[1]</w:t>
                  </w:r>
                </w:p>
                <w:p w14:paraId="129273C7" w14:textId="13A91BCD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99C48E2" wp14:editId="4D3847FD">
                        <wp:extent cx="1562735" cy="1003300"/>
                        <wp:effectExtent l="0" t="0" r="0" b="6350"/>
                        <wp:docPr id="10" name="图片 1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7705D41" w14:textId="3A05B58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6529DDB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Mass:9.84366 kg</w:t>
                  </w:r>
                </w:p>
                <w:p w14:paraId="65C24DE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Volume:0.00123046 m^3</w:t>
                  </w:r>
                </w:p>
                <w:p w14:paraId="7BDCF773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1DF6CADD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Weight:96.4678 N</w:t>
                  </w:r>
                </w:p>
                <w:p w14:paraId="4CB656C9" w14:textId="670DF82D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353B4B9" w14:textId="5A9CFD7B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2.SLDPRT</w:t>
                  </w:r>
                </w:p>
                <w:p w14:paraId="0A2C4480" w14:textId="2D48F54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17:20:31 2026</w:t>
                  </w:r>
                </w:p>
              </w:tc>
            </w:tr>
            <w:tr w:rsidR="00475ECA" w14:paraId="49E9EB59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73F53B6" w14:textId="48638A7B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1[2]</w:t>
                  </w:r>
                </w:p>
                <w:p w14:paraId="737B32CC" w14:textId="1957E9F9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CB7A2A3" wp14:editId="2861DBC1">
                        <wp:extent cx="1562735" cy="1003300"/>
                        <wp:effectExtent l="0" t="0" r="0" b="6350"/>
                        <wp:docPr id="11" name="图片 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858B977" w14:textId="64FD93EB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F901C8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Mass:11.5192 kg</w:t>
                  </w:r>
                </w:p>
                <w:p w14:paraId="2D87BB85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Volume:0.0014399 m^3</w:t>
                  </w:r>
                </w:p>
                <w:p w14:paraId="49A0557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44BA9D14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Weight:112.888 N</w:t>
                  </w:r>
                </w:p>
                <w:p w14:paraId="5ECFDFB9" w14:textId="26FCA109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8C4F8A5" w14:textId="69D7CC3D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2.SLDPRT</w:t>
                  </w:r>
                </w:p>
                <w:p w14:paraId="67C69FB6" w14:textId="7783A9D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17:20:31 2026</w:t>
                  </w:r>
                </w:p>
              </w:tc>
            </w:tr>
            <w:tr w:rsidR="00475ECA" w14:paraId="6A713357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DF69431" w14:textId="35C9617E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扫描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薄件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  <w:p w14:paraId="679FF3FD" w14:textId="2A0BB13C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1D9B2563" wp14:editId="672F9B33">
                        <wp:extent cx="1562735" cy="1003300"/>
                        <wp:effectExtent l="0" t="0" r="0" b="6350"/>
                        <wp:docPr id="12" name="图片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E602917" w14:textId="6E13FFA6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A77CEA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Mass:450.756 kg</w:t>
                  </w:r>
                </w:p>
                <w:p w14:paraId="3D8D07E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Volume:0.0563445 m^3</w:t>
                  </w:r>
                </w:p>
                <w:p w14:paraId="44E0445D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50836ED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Weight:4,417.41 N</w:t>
                  </w:r>
                </w:p>
                <w:p w14:paraId="4A15650B" w14:textId="6AAB8112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AC7F14B" w14:textId="563F1E5E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2.SLDPRT</w:t>
                  </w:r>
                </w:p>
                <w:p w14:paraId="31D2436B" w14:textId="1380C7D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17:20:31 2026</w:t>
                  </w:r>
                </w:p>
              </w:tc>
            </w:tr>
            <w:tr w:rsidR="00475ECA" w14:paraId="23B627C9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3CB77C9" w14:textId="24F911F2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4</w:t>
                  </w:r>
                </w:p>
                <w:p w14:paraId="7FBF1210" w14:textId="233510C0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45D069BF" wp14:editId="7C5BC208">
                        <wp:extent cx="1562735" cy="1003300"/>
                        <wp:effectExtent l="0" t="0" r="0" b="6350"/>
                        <wp:docPr id="13" name="图片 1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" name=""/>
                                <pic:cNvPicPr/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024EAEB" w14:textId="5C79562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0D7EABB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Mass:17.76 kg</w:t>
                  </w:r>
                </w:p>
                <w:p w14:paraId="293C78A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Volume:0.00222 m^3</w:t>
                  </w:r>
                </w:p>
                <w:p w14:paraId="78701D0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5F1EEFD4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Weight:174.048 N</w:t>
                  </w:r>
                </w:p>
                <w:p w14:paraId="03552400" w14:textId="0015CB2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AD90B88" w14:textId="298595EA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2.SLDPRT</w:t>
                  </w:r>
                </w:p>
                <w:p w14:paraId="7452B351" w14:textId="039C477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17:20:31 2026</w:t>
                  </w:r>
                </w:p>
              </w:tc>
            </w:tr>
            <w:tr w:rsidR="00475ECA" w14:paraId="18B92245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E211014" w14:textId="075E28C8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6</w:t>
                  </w:r>
                </w:p>
                <w:p w14:paraId="7572A2BC" w14:textId="301FBA85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4C434614" wp14:editId="2D9D087F">
                        <wp:extent cx="1562735" cy="1003300"/>
                        <wp:effectExtent l="0" t="0" r="0" b="6350"/>
                        <wp:docPr id="14" name="图片 1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" name=""/>
                                <pic:cNvPicPr/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9D9ED79" w14:textId="7184A58F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lastRenderedPageBreak/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FE14F2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Mass:17.76 kg</w:t>
                  </w:r>
                </w:p>
                <w:p w14:paraId="302073A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Volume:0.00222 m^3</w:t>
                  </w:r>
                </w:p>
                <w:p w14:paraId="2A042183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6C5A5896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Weight:174.048 N</w:t>
                  </w:r>
                </w:p>
                <w:p w14:paraId="48781971" w14:textId="7B865AE7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4C84AFC" w14:textId="7B73BE2A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2.SLDPRT</w:t>
                  </w:r>
                </w:p>
                <w:p w14:paraId="4274DFC3" w14:textId="42F1AB9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17:20:31 2026</w:t>
                  </w:r>
                </w:p>
              </w:tc>
            </w:tr>
            <w:tr w:rsidR="00475ECA" w14:paraId="2887A057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1647029" w14:textId="70A9613E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镜向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2</w:t>
                  </w:r>
                </w:p>
                <w:p w14:paraId="552F861F" w14:textId="7B2A520E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219ACF6F" wp14:editId="7C3F90A5">
                        <wp:extent cx="1562735" cy="1003300"/>
                        <wp:effectExtent l="0" t="0" r="0" b="6350"/>
                        <wp:docPr id="15" name="图片 1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B393A11" w14:textId="1F8A76E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FAF1D5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Mass:17.7591 kg</w:t>
                  </w:r>
                </w:p>
                <w:p w14:paraId="7C5C0F8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Volume:0.00221989 m^3</w:t>
                  </w:r>
                </w:p>
                <w:p w14:paraId="59D4258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053FC0FD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Weight:174.039 N</w:t>
                  </w:r>
                </w:p>
                <w:p w14:paraId="7D7559BE" w14:textId="3AAFCC5C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1EC8492" w14:textId="727A0166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2.SLDPRT</w:t>
                  </w:r>
                </w:p>
                <w:p w14:paraId="1A00B760" w14:textId="79A6C2F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17:20:31 2026</w:t>
                  </w:r>
                </w:p>
              </w:tc>
            </w:tr>
            <w:tr w:rsidR="00475ECA" w14:paraId="2E6DC921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61EE180" w14:textId="6113915D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镜向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  <w:p w14:paraId="19BDD8AC" w14:textId="126B2415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353E610" wp14:editId="09898853">
                        <wp:extent cx="1562735" cy="1003300"/>
                        <wp:effectExtent l="0" t="0" r="0" b="6350"/>
                        <wp:docPr id="16" name="图片 1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32E0AFD" w14:textId="472B294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26EE4C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Mass:17.7591 kg</w:t>
                  </w:r>
                </w:p>
                <w:p w14:paraId="420F9EA3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Volume:0.00221989 m^3</w:t>
                  </w:r>
                </w:p>
                <w:p w14:paraId="4A48CA06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3D9BC518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Weight:174.039 N</w:t>
                  </w:r>
                </w:p>
                <w:p w14:paraId="386850D8" w14:textId="657B132E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F4484B9" w14:textId="5B929A19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2.SLDPRT</w:t>
                  </w:r>
                </w:p>
                <w:p w14:paraId="14F24C82" w14:textId="22A46029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17:20:31 2026</w:t>
                  </w:r>
                </w:p>
              </w:tc>
            </w:tr>
            <w:tr w:rsidR="00475ECA" w14:paraId="100E5095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4C9CFC7" w14:textId="036A60BB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扫描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薄件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  <w:p w14:paraId="0D34E880" w14:textId="3C12A599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267C310" wp14:editId="47E3CF03">
                        <wp:extent cx="1562735" cy="1003300"/>
                        <wp:effectExtent l="0" t="0" r="0" b="6350"/>
                        <wp:docPr id="17" name="图片 1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" name=""/>
                                <pic:cNvPicPr/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1C83CDC" w14:textId="59F457A3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5A05A03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Mass:495.831 kg</w:t>
                  </w:r>
                </w:p>
                <w:p w14:paraId="1C523A6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Volume:0.0619789 m^3</w:t>
                  </w:r>
                </w:p>
                <w:p w14:paraId="33B5F26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34AF6DB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Weight:4,859.15 N</w:t>
                  </w:r>
                </w:p>
                <w:p w14:paraId="39D38CE7" w14:textId="6621AB2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390C3FA" w14:textId="70465DE0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3.SLDPRT</w:t>
                  </w:r>
                </w:p>
                <w:p w14:paraId="03D1509D" w14:textId="63BB0B69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17:18:14 2026</w:t>
                  </w:r>
                </w:p>
              </w:tc>
            </w:tr>
            <w:tr w:rsidR="00475ECA" w14:paraId="65628B9F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0362ACA" w14:textId="7A0C50E0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4</w:t>
                  </w:r>
                </w:p>
                <w:p w14:paraId="091445E0" w14:textId="40B9ED75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7D7848F" wp14:editId="16409D6B">
                        <wp:extent cx="1562735" cy="1003300"/>
                        <wp:effectExtent l="0" t="0" r="0" b="6350"/>
                        <wp:docPr id="18" name="图片 1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" name=""/>
                                <pic:cNvPicPr/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9C96895" w14:textId="7E09AB33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C3113F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Mass:17.76 kg</w:t>
                  </w:r>
                </w:p>
                <w:p w14:paraId="4E7A648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Volume:0.00222 m^3</w:t>
                  </w:r>
                </w:p>
                <w:p w14:paraId="05511CE7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72518D0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Weight:174.048 N</w:t>
                  </w:r>
                </w:p>
                <w:p w14:paraId="6EBDFD88" w14:textId="13CE745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5768582" w14:textId="6025A0D3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3.SLDPRT</w:t>
                  </w:r>
                </w:p>
                <w:p w14:paraId="09B44FB5" w14:textId="7EEC97D3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17:18:14 2026</w:t>
                  </w:r>
                </w:p>
              </w:tc>
            </w:tr>
            <w:tr w:rsidR="00475ECA" w14:paraId="7DFF1F20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0934DCC" w14:textId="055895EC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镜向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2</w:t>
                  </w:r>
                </w:p>
                <w:p w14:paraId="7E1C4853" w14:textId="6BE93B67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D98E177" wp14:editId="569110DC">
                        <wp:extent cx="1562735" cy="1003300"/>
                        <wp:effectExtent l="0" t="0" r="0" b="6350"/>
                        <wp:docPr id="19" name="图片 1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" name=""/>
                                <pic:cNvPicPr/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E0F815B" w14:textId="613A77D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9AF94D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Mass:17.7591 kg</w:t>
                  </w:r>
                </w:p>
                <w:p w14:paraId="4CF78A1D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Volume:0.00221989 m^3</w:t>
                  </w:r>
                </w:p>
                <w:p w14:paraId="22967D77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0347F9C6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Weight:174.039 N</w:t>
                  </w:r>
                </w:p>
                <w:p w14:paraId="53E2346F" w14:textId="0257F46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7910A1D" w14:textId="3D31585D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3.SLDPRT</w:t>
                  </w:r>
                </w:p>
                <w:p w14:paraId="28025EE4" w14:textId="423DF9EA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17:18:14 2026</w:t>
                  </w:r>
                </w:p>
              </w:tc>
            </w:tr>
            <w:tr w:rsidR="00475ECA" w14:paraId="0D515EF1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F5A07B6" w14:textId="6784B2B8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6</w:t>
                  </w:r>
                </w:p>
                <w:p w14:paraId="7BE698F8" w14:textId="6EC6570F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4A06CCF0" wp14:editId="14C7F866">
                        <wp:extent cx="1562735" cy="1003300"/>
                        <wp:effectExtent l="0" t="0" r="0" b="6350"/>
                        <wp:docPr id="20" name="图片 2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"/>
                                <pic:cNvPicPr/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88769B6" w14:textId="0A6030BC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A8FE0D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Mass:17.76 kg</w:t>
                  </w:r>
                </w:p>
                <w:p w14:paraId="213B89D7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Volume:0.00222 m^3</w:t>
                  </w:r>
                </w:p>
                <w:p w14:paraId="6884D27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29633BC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Weight:174.048 N</w:t>
                  </w:r>
                </w:p>
                <w:p w14:paraId="5DEF62A0" w14:textId="4A89F40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C4CDAD1" w14:textId="0CDF6628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3.SLDPRT</w:t>
                  </w:r>
                </w:p>
                <w:p w14:paraId="43A78976" w14:textId="7B7334A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17:18:14 2026</w:t>
                  </w:r>
                </w:p>
              </w:tc>
            </w:tr>
            <w:tr w:rsidR="00475ECA" w14:paraId="37945273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5B40CAF" w14:textId="5094D1CD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lastRenderedPageBreak/>
                    <w:t>镜向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  <w:p w14:paraId="675753D6" w14:textId="469610FB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06164408" wp14:editId="2C174BE9">
                        <wp:extent cx="1562735" cy="1003300"/>
                        <wp:effectExtent l="0" t="0" r="0" b="6350"/>
                        <wp:docPr id="21" name="图片 2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"/>
                                <pic:cNvPicPr/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C3836C6" w14:textId="07196B12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628643B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Mass:17.7591 kg</w:t>
                  </w:r>
                </w:p>
                <w:p w14:paraId="4E16BC9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Volume:0.00221989 m^3</w:t>
                  </w:r>
                </w:p>
                <w:p w14:paraId="350C7B7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042F4D4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Weight:174.039 N</w:t>
                  </w:r>
                </w:p>
                <w:p w14:paraId="339A1156" w14:textId="3AE87DCF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A7D61FE" w14:textId="5D1DE5B2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3.SLDPRT</w:t>
                  </w:r>
                </w:p>
                <w:p w14:paraId="3897EE0E" w14:textId="572508B1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17:18:14 2026</w:t>
                  </w:r>
                </w:p>
              </w:tc>
            </w:tr>
            <w:tr w:rsidR="00475ECA" w14:paraId="5161A90D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02BC491" w14:textId="702FF724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</w:t>
                  </w:r>
                </w:p>
                <w:p w14:paraId="3A20D0C2" w14:textId="6E5574D7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F70588F" wp14:editId="6CBD0FE2">
                        <wp:extent cx="1562735" cy="1003300"/>
                        <wp:effectExtent l="0" t="0" r="0" b="6350"/>
                        <wp:docPr id="22" name="图片 2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2" name=""/>
                                <pic:cNvPicPr/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7F57367" w14:textId="72F94536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A3DA8E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Mass:17.7591 kg</w:t>
                  </w:r>
                </w:p>
                <w:p w14:paraId="76F70EA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Volume:0.00221989 m^3</w:t>
                  </w:r>
                </w:p>
                <w:p w14:paraId="3B96E05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7C0680E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Weight:174.039 N</w:t>
                  </w:r>
                </w:p>
                <w:p w14:paraId="3E58F07D" w14:textId="2628886D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93643A1" w14:textId="62A1423D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3.SLDPRT</w:t>
                  </w:r>
                </w:p>
                <w:p w14:paraId="750EBC7B" w14:textId="51CD30F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17:18:14 2026</w:t>
                  </w:r>
                </w:p>
              </w:tc>
            </w:tr>
            <w:tr w:rsidR="00475ECA" w14:paraId="5D41568F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A9F46FE" w14:textId="7D462FC8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1[1]</w:t>
                  </w:r>
                </w:p>
                <w:p w14:paraId="3B734DFF" w14:textId="3E2E1AA5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09C110E0" wp14:editId="45E7E806">
                        <wp:extent cx="1562735" cy="1003300"/>
                        <wp:effectExtent l="0" t="0" r="0" b="6350"/>
                        <wp:docPr id="23" name="图片 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" name=""/>
                                <pic:cNvPicPr/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18413AA" w14:textId="1A19D53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7FF2A8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Mass:10.828 kg</w:t>
                  </w:r>
                </w:p>
                <w:p w14:paraId="5F1737C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Volume:0.0013535 m^3</w:t>
                  </w:r>
                </w:p>
                <w:p w14:paraId="063FAD7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0E54D18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Weight:106.115 N</w:t>
                  </w:r>
                </w:p>
                <w:p w14:paraId="52F34D67" w14:textId="53EEE1AF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17ED0B6" w14:textId="72096A30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3.SLDPRT</w:t>
                  </w:r>
                </w:p>
                <w:p w14:paraId="5AED50CB" w14:textId="0919B9C7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17:18:14 2026</w:t>
                  </w:r>
                </w:p>
              </w:tc>
            </w:tr>
            <w:tr w:rsidR="00475ECA" w14:paraId="1BBA05FB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EA28B7C" w14:textId="77610471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1[2]</w:t>
                  </w:r>
                </w:p>
                <w:p w14:paraId="2CCDDE3A" w14:textId="48211DF3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986BE22" wp14:editId="38418DC1">
                        <wp:extent cx="1562735" cy="1003300"/>
                        <wp:effectExtent l="0" t="0" r="0" b="6350"/>
                        <wp:docPr id="24" name="图片 2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4" name=""/>
                                <pic:cNvPicPr/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0D32A2A" w14:textId="3E7F1BB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826F1CD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Mass:12.6711 kg</w:t>
                  </w:r>
                </w:p>
                <w:p w14:paraId="70A15C3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Volume:0.00158389 m^3</w:t>
                  </w:r>
                </w:p>
                <w:p w14:paraId="5752E37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035571B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Weight:124.177 N</w:t>
                  </w:r>
                </w:p>
                <w:p w14:paraId="700577F4" w14:textId="21EC5A6B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8D31B8A" w14:textId="000ED2DE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3.SLDPRT</w:t>
                  </w:r>
                </w:p>
                <w:p w14:paraId="1CD7BEA8" w14:textId="35D4683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17:18:14 2026</w:t>
                  </w:r>
                </w:p>
              </w:tc>
            </w:tr>
            <w:tr w:rsidR="00475ECA" w14:paraId="33D96BD0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A842495" w14:textId="5A434960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8</w:t>
                  </w:r>
                </w:p>
                <w:p w14:paraId="4A7C3D06" w14:textId="1910851A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29CEFDDB" wp14:editId="6224C90B">
                        <wp:extent cx="1562735" cy="1003300"/>
                        <wp:effectExtent l="0" t="0" r="0" b="6350"/>
                        <wp:docPr id="25" name="图片 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" name=""/>
                                <pic:cNvPicPr/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B3DE14E" w14:textId="061DC813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37164DB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Mass:19.36 kg</w:t>
                  </w:r>
                </w:p>
                <w:p w14:paraId="65F4202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Volume:0.00242 m^3</w:t>
                  </w:r>
                </w:p>
                <w:p w14:paraId="3A8E92A8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46E7C95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Weight:189.728 N</w:t>
                  </w:r>
                </w:p>
                <w:p w14:paraId="2FF923CF" w14:textId="0A9D12D2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C0EAD5A" w14:textId="794FCB23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4.SLDPRT</w:t>
                  </w:r>
                </w:p>
                <w:p w14:paraId="03DF9811" w14:textId="7A1D231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17:14:14 2026</w:t>
                  </w:r>
                </w:p>
              </w:tc>
            </w:tr>
            <w:tr w:rsidR="00475ECA" w14:paraId="343BCF27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709E7C6" w14:textId="2C2D60EB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7</w:t>
                  </w:r>
                </w:p>
                <w:p w14:paraId="120D6F46" w14:textId="7C512F9D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19C954B" wp14:editId="1D76659C">
                        <wp:extent cx="1562735" cy="1003300"/>
                        <wp:effectExtent l="0" t="0" r="0" b="6350"/>
                        <wp:docPr id="26" name="图片 2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6" name=""/>
                                <pic:cNvPicPr/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87289D4" w14:textId="68FCAB0D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369B73B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Mass:17.76 kg</w:t>
                  </w:r>
                </w:p>
                <w:p w14:paraId="51D5378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Volume:0.00222 m^3</w:t>
                  </w:r>
                </w:p>
                <w:p w14:paraId="6AAAC9D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269C815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Weight:174.048 N</w:t>
                  </w:r>
                </w:p>
                <w:p w14:paraId="4D1E42BC" w14:textId="350F4A27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B49AD26" w14:textId="44F421D3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4.SLDPRT</w:t>
                  </w:r>
                </w:p>
                <w:p w14:paraId="1CF31365" w14:textId="64847786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17:14:14 2026</w:t>
                  </w:r>
                </w:p>
              </w:tc>
            </w:tr>
            <w:tr w:rsidR="00475ECA" w14:paraId="4172E6B8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586CD40" w14:textId="0DFCCF10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5[2]</w:t>
                  </w:r>
                </w:p>
                <w:p w14:paraId="4F7D1865" w14:textId="2A820DEC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5A5CDD64" wp14:editId="6D4F7CDF">
                        <wp:extent cx="1562735" cy="1003300"/>
                        <wp:effectExtent l="0" t="0" r="0" b="6350"/>
                        <wp:docPr id="27" name="图片 2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7" name=""/>
                                <pic:cNvPicPr/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D1DB62F" w14:textId="40AF4CA1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lastRenderedPageBreak/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060006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Mass:144.027 kg</w:t>
                  </w:r>
                </w:p>
                <w:p w14:paraId="4BE7780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Volume:0.0180033 m^3</w:t>
                  </w:r>
                </w:p>
                <w:p w14:paraId="20153F9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72D8255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Weight:1,411.46 N</w:t>
                  </w:r>
                </w:p>
                <w:p w14:paraId="47E2D43C" w14:textId="6A3448C2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BB5E714" w14:textId="1108ACA2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4.SLDPRT</w:t>
                  </w:r>
                </w:p>
                <w:p w14:paraId="63F4CD3F" w14:textId="6C6EDE7A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17:14:14 2026</w:t>
                  </w:r>
                </w:p>
              </w:tc>
            </w:tr>
            <w:tr w:rsidR="00475ECA" w14:paraId="3D8BCD8B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009EBD8" w14:textId="18B9052B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5[1]</w:t>
                  </w:r>
                </w:p>
                <w:p w14:paraId="47A9B6DA" w14:textId="6CC12F51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4A411B47" wp14:editId="27C936FE">
                        <wp:extent cx="1562735" cy="1003300"/>
                        <wp:effectExtent l="0" t="0" r="0" b="6350"/>
                        <wp:docPr id="28" name="图片 2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8" name=""/>
                                <pic:cNvPicPr/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4D8ACED" w14:textId="07B7D4E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D2089E8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Mass:1,037.53 kg</w:t>
                  </w:r>
                </w:p>
                <w:p w14:paraId="58C17F94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Volume:0.129692 m^3</w:t>
                  </w:r>
                </w:p>
                <w:p w14:paraId="75F90995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64C2CF98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Weight:10,167.8 N</w:t>
                  </w:r>
                </w:p>
                <w:p w14:paraId="176ED0E0" w14:textId="6DF17FDA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85860BB" w14:textId="0FDF6126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4.SLDPRT</w:t>
                  </w:r>
                </w:p>
                <w:p w14:paraId="114FCD83" w14:textId="4183A01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17:14:14 2026</w:t>
                  </w:r>
                </w:p>
              </w:tc>
            </w:tr>
            <w:tr w:rsidR="00475ECA" w14:paraId="717220B6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75914C1" w14:textId="1359B31D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4</w:t>
                  </w:r>
                </w:p>
                <w:p w14:paraId="6F7DFFFC" w14:textId="70AC24D8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170E6C01" wp14:editId="2F3F3B0D">
                        <wp:extent cx="1562735" cy="1003300"/>
                        <wp:effectExtent l="0" t="0" r="0" b="6350"/>
                        <wp:docPr id="29" name="图片 2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9" name=""/>
                                <pic:cNvPicPr/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FD25883" w14:textId="6E81786F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8E376E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Mass:19.36 kg</w:t>
                  </w:r>
                </w:p>
                <w:p w14:paraId="64087E7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Volume:0.00242 m^3</w:t>
                  </w:r>
                </w:p>
                <w:p w14:paraId="017C6367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7F5C4A8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Weight:189.728 N</w:t>
                  </w:r>
                </w:p>
                <w:p w14:paraId="539A7E11" w14:textId="1BFE219D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8432AD1" w14:textId="6A9C6325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5.SLDPRT</w:t>
                  </w:r>
                </w:p>
                <w:p w14:paraId="68E34244" w14:textId="33CE5171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18:09:46 2026</w:t>
                  </w:r>
                </w:p>
              </w:tc>
            </w:tr>
            <w:tr w:rsidR="00475ECA" w14:paraId="579952A2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25DE98B" w14:textId="519AC3B0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2</w:t>
                  </w:r>
                </w:p>
                <w:p w14:paraId="27D5440D" w14:textId="68D413C8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2B07C63C" wp14:editId="5C75D37D">
                        <wp:extent cx="1562735" cy="1003300"/>
                        <wp:effectExtent l="0" t="0" r="0" b="6350"/>
                        <wp:docPr id="30" name="图片 3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0" name=""/>
                                <pic:cNvPicPr/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BA0764C" w14:textId="1B82DDAB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454F97D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Mass:1,110.31 kg</w:t>
                  </w:r>
                </w:p>
                <w:p w14:paraId="2EC7101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Volume:0.138789 m^3</w:t>
                  </w:r>
                </w:p>
                <w:p w14:paraId="03CCA67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06EE9E68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Weight:10,881.1 N</w:t>
                  </w:r>
                </w:p>
                <w:p w14:paraId="15E717B4" w14:textId="5D1B99F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210CF13" w14:textId="38B2621F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5.SLDPRT</w:t>
                  </w:r>
                </w:p>
                <w:p w14:paraId="5D8522EA" w14:textId="29E4BCC2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18:09:46 2026</w:t>
                  </w:r>
                </w:p>
              </w:tc>
            </w:tr>
            <w:tr w:rsidR="00475ECA" w14:paraId="69622E01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003F2B6" w14:textId="504A51D0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</w:t>
                  </w:r>
                </w:p>
                <w:p w14:paraId="2282EC23" w14:textId="32ACC966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29B721FA" wp14:editId="3C1DC0AF">
                        <wp:extent cx="1562735" cy="1003300"/>
                        <wp:effectExtent l="0" t="0" r="0" b="6350"/>
                        <wp:docPr id="31" name="图片 3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" name=""/>
                                <pic:cNvPicPr/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3A9C127" w14:textId="59A2AF3A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FFF39FB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Mass:19.36 kg</w:t>
                  </w:r>
                </w:p>
                <w:p w14:paraId="1C85DF5D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Volume:0.00242 m^3</w:t>
                  </w:r>
                </w:p>
                <w:p w14:paraId="06DFC58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098C2C18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Weight:189.728 N</w:t>
                  </w:r>
                </w:p>
                <w:p w14:paraId="72639EC0" w14:textId="51AA33A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78A6058" w14:textId="5E30264C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5.SLDPRT</w:t>
                  </w:r>
                </w:p>
                <w:p w14:paraId="72CE24AE" w14:textId="429EFA3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18:09:46 2026</w:t>
                  </w:r>
                </w:p>
              </w:tc>
            </w:tr>
            <w:tr w:rsidR="00475ECA" w14:paraId="34E85C65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68BD3DF" w14:textId="60084A61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</w:t>
                  </w:r>
                </w:p>
                <w:p w14:paraId="6D4C0759" w14:textId="05D7210E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291BB781" wp14:editId="4452EB68">
                        <wp:extent cx="1562735" cy="1003300"/>
                        <wp:effectExtent l="0" t="0" r="0" b="6350"/>
                        <wp:docPr id="32" name="图片 3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2" name=""/>
                                <pic:cNvPicPr/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8C2CC8F" w14:textId="42B5E0F6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748471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Mass:15.9106 kg</w:t>
                  </w:r>
                </w:p>
                <w:p w14:paraId="04936EA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Volume:0.00198883 m^3</w:t>
                  </w:r>
                </w:p>
                <w:p w14:paraId="249C6657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1AA21BF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Weight:155.924 N</w:t>
                  </w:r>
                </w:p>
                <w:p w14:paraId="042E3ABB" w14:textId="1F0EECE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198F943" w14:textId="66B9223B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6.SLDPRT</w:t>
                  </w:r>
                </w:p>
                <w:p w14:paraId="7C8FD4EC" w14:textId="649F424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17:08:08 2026</w:t>
                  </w:r>
                </w:p>
              </w:tc>
            </w:tr>
            <w:tr w:rsidR="00475ECA" w14:paraId="7C2E5028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12D4F81" w14:textId="73BB5342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2</w:t>
                  </w:r>
                </w:p>
                <w:p w14:paraId="524FE646" w14:textId="045FD7AB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BE1799C" wp14:editId="5D0C84E3">
                        <wp:extent cx="1562735" cy="1003300"/>
                        <wp:effectExtent l="0" t="0" r="0" b="6350"/>
                        <wp:docPr id="33" name="图片 3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3" name=""/>
                                <pic:cNvPicPr/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E41E02C" w14:textId="6EC01F1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D1D2256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Mass:17.193 kg</w:t>
                  </w:r>
                </w:p>
                <w:p w14:paraId="662E5BCC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Volume:0.00214913 m^3</w:t>
                  </w:r>
                </w:p>
                <w:p w14:paraId="493EB678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20FCE156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Weight:168.492 N</w:t>
                  </w:r>
                </w:p>
                <w:p w14:paraId="2041E289" w14:textId="05EAEFC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5AD7C3D" w14:textId="6099ECBC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6.SLDPRT</w:t>
                  </w:r>
                </w:p>
                <w:p w14:paraId="1A9C607D" w14:textId="2B84085A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17:08:08 2026</w:t>
                  </w:r>
                </w:p>
              </w:tc>
            </w:tr>
            <w:tr w:rsidR="00475ECA" w14:paraId="7F61C668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7C609F1" w14:textId="0E63C20F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lastRenderedPageBreak/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薄壁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</w:t>
                  </w:r>
                </w:p>
                <w:p w14:paraId="23781C53" w14:textId="4D028924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75540DA8" wp14:editId="16A1ECF7">
                        <wp:extent cx="1562735" cy="1003300"/>
                        <wp:effectExtent l="0" t="0" r="0" b="6350"/>
                        <wp:docPr id="34" name="图片 3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4" name=""/>
                                <pic:cNvPicPr/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1E3515A" w14:textId="5950E3AC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AB44A6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Mass:10.0032 kg</w:t>
                  </w:r>
                </w:p>
                <w:p w14:paraId="65AD0C3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Volume:0.0012504 m^3</w:t>
                  </w:r>
                </w:p>
                <w:p w14:paraId="2E42157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22A1D4B7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Weight:98.0314 N</w:t>
                  </w:r>
                </w:p>
                <w:p w14:paraId="18B4C230" w14:textId="383D4C3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DC557B8" w14:textId="2185F849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6.SLDPRT</w:t>
                  </w:r>
                </w:p>
                <w:p w14:paraId="698A72C4" w14:textId="66C2EE21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17:08:08 2026</w:t>
                  </w:r>
                </w:p>
              </w:tc>
            </w:tr>
            <w:tr w:rsidR="00475ECA" w14:paraId="650FDBF6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50571A0" w14:textId="146EFF86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7</w:t>
                  </w:r>
                </w:p>
                <w:p w14:paraId="1CE4EC0E" w14:textId="5A9344E0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EC61CBD" wp14:editId="35F1C1BB">
                        <wp:extent cx="1562735" cy="1003300"/>
                        <wp:effectExtent l="0" t="0" r="0" b="6350"/>
                        <wp:docPr id="35" name="图片 3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" name=""/>
                                <pic:cNvPicPr/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540A244" w14:textId="12202EB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BE27C04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Mass:19.3677 kg</w:t>
                  </w:r>
                </w:p>
                <w:p w14:paraId="1CF34BD8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Volume:0.00242097 m^3</w:t>
                  </w:r>
                </w:p>
                <w:p w14:paraId="79220998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36192A3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Weight:189.804 N</w:t>
                  </w:r>
                </w:p>
                <w:p w14:paraId="6B9DC1A0" w14:textId="29D6F246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FB7EB92" w14:textId="36F83AAC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6.SLDPRT</w:t>
                  </w:r>
                </w:p>
                <w:p w14:paraId="1E19F670" w14:textId="3DD51D40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17:08:08 2026</w:t>
                  </w:r>
                </w:p>
              </w:tc>
            </w:tr>
            <w:tr w:rsidR="00475ECA" w14:paraId="45657A34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C764BD4" w14:textId="193A2067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放样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薄件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2</w:t>
                  </w:r>
                </w:p>
                <w:p w14:paraId="5147C73A" w14:textId="7C6B9E1E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479DD1FE" wp14:editId="11EFC1FD">
                        <wp:extent cx="1562735" cy="1003300"/>
                        <wp:effectExtent l="0" t="0" r="0" b="6350"/>
                        <wp:docPr id="36" name="图片 3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" name=""/>
                                <pic:cNvPicPr/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9B2D349" w14:textId="3926E355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A5C7E34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Mass:583.394 kg</w:t>
                  </w:r>
                </w:p>
                <w:p w14:paraId="427C98E3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Volume:0.0726908 m^3</w:t>
                  </w:r>
                </w:p>
                <w:p w14:paraId="0707AC8E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Density:8,025.69 kg/m^3</w:t>
                  </w:r>
                </w:p>
                <w:p w14:paraId="07043776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Weight:5,717.26 N</w:t>
                  </w:r>
                </w:p>
                <w:p w14:paraId="6C6081D7" w14:textId="4C7386B9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2CFC6E1" w14:textId="6456FA4F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6.SLDPRT</w:t>
                  </w:r>
                </w:p>
                <w:p w14:paraId="4D620BA4" w14:textId="080D8E4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17:08:08 2026</w:t>
                  </w:r>
                </w:p>
              </w:tc>
            </w:tr>
            <w:tr w:rsidR="00475ECA" w14:paraId="6952AB1D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10DFEBF" w14:textId="0CC28FF3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6</w:t>
                  </w:r>
                </w:p>
                <w:p w14:paraId="70F2C7C4" w14:textId="2785C13C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152E6D9" wp14:editId="7CD4FCB6">
                        <wp:extent cx="1562735" cy="1003300"/>
                        <wp:effectExtent l="0" t="0" r="0" b="6350"/>
                        <wp:docPr id="37" name="图片 3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" name=""/>
                                <pic:cNvPicPr/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CE69700" w14:textId="20EC3F0B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DC88B55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Mass:17.7256 kg</w:t>
                  </w:r>
                </w:p>
                <w:p w14:paraId="62650CB3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Volume:0.0022157 m^3</w:t>
                  </w:r>
                </w:p>
                <w:p w14:paraId="2E687AC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4747FFB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Weight:173.711 N</w:t>
                  </w:r>
                </w:p>
                <w:p w14:paraId="253BAAF3" w14:textId="793A291C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D0C1A4B" w14:textId="22383841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6.SLDPRT</w:t>
                  </w:r>
                </w:p>
                <w:p w14:paraId="7D19FED8" w14:textId="44597BAC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17:08:08 2026</w:t>
                  </w:r>
                </w:p>
              </w:tc>
            </w:tr>
            <w:tr w:rsidR="00475ECA" w14:paraId="596BAD3B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37B611C" w14:textId="18A52AC3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5</w:t>
                  </w:r>
                </w:p>
                <w:p w14:paraId="4F494663" w14:textId="55CC04BC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0EDE7C9D" wp14:editId="28A92AA0">
                        <wp:extent cx="1562735" cy="1003300"/>
                        <wp:effectExtent l="0" t="0" r="0" b="6350"/>
                        <wp:docPr id="38" name="图片 3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" name=""/>
                                <pic:cNvPicPr/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91E2E4A" w14:textId="5627BBC3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7F69EE2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Mass:15.9841 kg</w:t>
                  </w:r>
                </w:p>
                <w:p w14:paraId="2A2F16B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Volume:0.00199802 m^3</w:t>
                  </w:r>
                </w:p>
                <w:p w14:paraId="165EA73F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45567D40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Weight:156.645 N</w:t>
                  </w:r>
                </w:p>
                <w:p w14:paraId="25E29D0F" w14:textId="4842CA44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FB4CF89" w14:textId="72841A78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6.SLDPRT</w:t>
                  </w:r>
                </w:p>
                <w:p w14:paraId="01B00991" w14:textId="268A7477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17:08:08 2026</w:t>
                  </w:r>
                </w:p>
              </w:tc>
            </w:tr>
            <w:tr w:rsidR="00475ECA" w14:paraId="07A53123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2E19B10" w14:textId="461E2B30" w:rsidR="00475ECA" w:rsidRDefault="00475ECA" w:rsidP="006B2EBB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4</w:t>
                  </w:r>
                </w:p>
                <w:p w14:paraId="74066B22" w14:textId="20AD9BAA" w:rsidR="00475ECA" w:rsidRPr="0044448A" w:rsidRDefault="00475ECA" w:rsidP="006B2EBB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3F397CC2" wp14:editId="52A54086">
                        <wp:extent cx="1562735" cy="1003300"/>
                        <wp:effectExtent l="0" t="0" r="0" b="6350"/>
                        <wp:docPr id="39" name="图片 3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" name=""/>
                                <pic:cNvPicPr/>
                              </pic:nvPicPr>
                              <pic:blipFill>
                                <a:blip r:embed="rId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548EBA4" w14:textId="516ACEBE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2305753F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Mass:15.4693 kg</w:t>
                  </w:r>
                </w:p>
                <w:p w14:paraId="0EFC3D61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Volume:0.00193366 m^3</w:t>
                  </w:r>
                </w:p>
                <w:p w14:paraId="01CA2F79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447DD1BA" w14:textId="77777777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Weight:151.599 N</w:t>
                  </w:r>
                </w:p>
                <w:p w14:paraId="4984C8D2" w14:textId="448BDBD8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35560C2" w14:textId="61AAEA1E" w:rsidR="00475EC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6.SLDPRT</w:t>
                  </w:r>
                </w:p>
                <w:p w14:paraId="0618FCC1" w14:textId="2D6DEDBC" w:rsidR="00475ECA" w:rsidRPr="0044448A" w:rsidRDefault="00475ECA" w:rsidP="006B2EB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17:08:08 2026</w:t>
                  </w:r>
                </w:p>
              </w:tc>
            </w:tr>
            <w:tr w:rsidR="00C16188" w14:paraId="459FAF72" w14:textId="77777777" w:rsidTr="004B302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3F1EEF9B" w14:textId="5E05D846" w:rsidR="00C16188" w:rsidRDefault="00475ECA" w:rsidP="0044448A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8</w:t>
                  </w:r>
                </w:p>
                <w:p w14:paraId="20DAD7DD" w14:textId="60EEA581" w:rsidR="004B3022" w:rsidRPr="0044448A" w:rsidRDefault="00475ECA" w:rsidP="0044448A">
                  <w:pPr>
                    <w:jc w:val="center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3E503A9A" wp14:editId="737B0CC1">
                        <wp:extent cx="1562735" cy="1003300"/>
                        <wp:effectExtent l="0" t="0" r="0" b="6350"/>
                        <wp:docPr id="40" name="图片 4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0" name=""/>
                                <pic:cNvPicPr/>
                              </pic:nvPicPr>
                              <pic:blipFill>
                                <a:blip r:embed="rId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03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69808DD" w14:textId="3508D60D" w:rsidR="00C16188" w:rsidRPr="0044448A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lastRenderedPageBreak/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F4D4D43" w14:textId="77777777" w:rsidR="00475ECA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Mass:20.8864 kg</w:t>
                  </w:r>
                </w:p>
                <w:p w14:paraId="46923CBA" w14:textId="77777777" w:rsidR="00475ECA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Volume:0.0026108 m^3</w:t>
                  </w:r>
                </w:p>
                <w:p w14:paraId="25FC9005" w14:textId="77777777" w:rsidR="00475ECA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Density:8,000 kg/m^3</w:t>
                  </w:r>
                </w:p>
                <w:p w14:paraId="2942138E" w14:textId="77777777" w:rsidR="00475ECA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Weight:204.687 N</w:t>
                  </w:r>
                </w:p>
                <w:p w14:paraId="1198B605" w14:textId="652DCDEE" w:rsidR="00C16188" w:rsidRPr="0044448A" w:rsidRDefault="00C1618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85B6253" w14:textId="7BE38381" w:rsidR="00475ECA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E:\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工作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\2026\</w:t>
                  </w:r>
                  <w:r w:rsidR="00407D00"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XXX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 xml:space="preserve"> 2026.02.13\5mm\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/>
                      <w:bCs/>
                      <w:noProof/>
                      <w:sz w:val="20"/>
                      <w:szCs w:val="20"/>
                    </w:rPr>
                    <w:t>6.SLDPRT</w:t>
                  </w:r>
                </w:p>
                <w:p w14:paraId="2A8B85FB" w14:textId="14D7F228" w:rsidR="00C16188" w:rsidRPr="0044448A" w:rsidRDefault="00475ECA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 2 17:08:08 2026</w:t>
                  </w:r>
                </w:p>
              </w:tc>
            </w:tr>
          </w:tbl>
          <w:p w14:paraId="32F5332E" w14:textId="2A3455E3" w:rsidR="00FF408C" w:rsidRDefault="00FF408C" w:rsidP="00A96F2C">
            <w:pPr>
              <w:rPr>
                <w:lang w:eastAsia="zh-CN"/>
              </w:rPr>
            </w:pPr>
          </w:p>
        </w:tc>
      </w:tr>
    </w:tbl>
    <w:p w14:paraId="74049708" w14:textId="77777777" w:rsidR="00FF408C" w:rsidRDefault="00FF408C" w:rsidP="00FF408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0"/>
      </w:tblGrid>
      <w:tr w:rsidR="005E294F" w14:paraId="5602DBF8" w14:textId="77777777" w:rsidTr="005E294F">
        <w:tc>
          <w:tcPr>
            <w:tcW w:w="11016" w:type="dxa"/>
          </w:tcPr>
          <w:p w14:paraId="6F2309C3" w14:textId="1CCBF479" w:rsidR="00B35001" w:rsidRPr="00B35001" w:rsidRDefault="00475ECA" w:rsidP="00B35001">
            <w:pPr>
              <w:pStyle w:val="Heading1"/>
            </w:pPr>
            <w:bookmarkStart w:id="6" w:name="_Toc223367956"/>
            <w:r>
              <w:t>Study Properties</w:t>
            </w:r>
            <w:bookmarkEnd w:id="6"/>
          </w:p>
          <w:tbl>
            <w:tblPr>
              <w:tblStyle w:val="MediumList1-Accent11"/>
              <w:tblW w:w="0" w:type="auto"/>
              <w:tblLook w:val="0480" w:firstRow="0" w:lastRow="0" w:firstColumn="1" w:lastColumn="0" w:noHBand="0" w:noVBand="1"/>
            </w:tblPr>
            <w:tblGrid>
              <w:gridCol w:w="5262"/>
              <w:gridCol w:w="5276"/>
            </w:tblGrid>
            <w:tr w:rsidR="00B35001" w14:paraId="04F58027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E3A616C" w14:textId="4693EDB5" w:rsidR="00B35001" w:rsidRDefault="00475ECA" w:rsidP="005E294F">
                  <w:r>
                    <w:t>Study name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10B82F26" w14:textId="5C976D8D" w:rsidR="00B35001" w:rsidRDefault="00475ECA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rFonts w:hint="eastAsia"/>
                    </w:rPr>
                    <w:t>静应力分析</w:t>
                  </w:r>
                  <w:r>
                    <w:rPr>
                      <w:rFonts w:hint="eastAsia"/>
                    </w:rPr>
                    <w:t xml:space="preserve"> 1</w:t>
                  </w:r>
                </w:p>
              </w:tc>
            </w:tr>
            <w:tr w:rsidR="00475ECA" w14:paraId="5E2332A6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50C74AC" w14:textId="075AF023" w:rsidR="00475ECA" w:rsidRDefault="00475ECA" w:rsidP="005E294F">
                  <w:r>
                    <w:t>Analysis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9E4EB48" w14:textId="46BB1C6C" w:rsidR="00475ECA" w:rsidRDefault="00475ECA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Static</w:t>
                  </w:r>
                </w:p>
              </w:tc>
            </w:tr>
            <w:tr w:rsidR="00475ECA" w14:paraId="2D427893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6FA0EF1" w14:textId="6A186323" w:rsidR="00475ECA" w:rsidRDefault="00475ECA" w:rsidP="005E294F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21C284B" w14:textId="44A01759" w:rsidR="00475ECA" w:rsidRDefault="00475ECA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Solid Mesh</w:t>
                  </w:r>
                </w:p>
              </w:tc>
            </w:tr>
            <w:tr w:rsidR="00475ECA" w14:paraId="7B05D1BB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A7F0E77" w14:textId="294BFD2E" w:rsidR="00475ECA" w:rsidRDefault="00475ECA" w:rsidP="005E294F">
                  <w:r>
                    <w:t xml:space="preserve">Thermal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75AA201" w14:textId="633C8621" w:rsidR="00475ECA" w:rsidRDefault="00475ECA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On</w:t>
                  </w:r>
                </w:p>
              </w:tc>
            </w:tr>
            <w:tr w:rsidR="00475ECA" w14:paraId="543C0E44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1F85EEEC" w14:textId="1EFC3021" w:rsidR="00475ECA" w:rsidRDefault="00475ECA" w:rsidP="005E294F">
                  <w:r>
                    <w:t>Thermal option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02B9D3D" w14:textId="4BCF2B45" w:rsidR="00475ECA" w:rsidRDefault="00475ECA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Include temperature loads</w:t>
                  </w:r>
                </w:p>
              </w:tc>
            </w:tr>
            <w:tr w:rsidR="00475ECA" w14:paraId="39F925D1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1ED1C9EF" w14:textId="262CA7DB" w:rsidR="00475ECA" w:rsidRDefault="00475ECA" w:rsidP="005E294F">
                  <w:r>
                    <w:t>Zero strain 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13C864D" w14:textId="1A3049BD" w:rsidR="00475ECA" w:rsidRDefault="00475ECA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298 Kelvin</w:t>
                  </w:r>
                </w:p>
              </w:tc>
            </w:tr>
            <w:tr w:rsidR="00475ECA" w14:paraId="6F60AE65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D4FA953" w14:textId="6B0F3DD8" w:rsidR="00475ECA" w:rsidRDefault="00475ECA" w:rsidP="005E294F">
                  <w:r>
                    <w:t>Include fluid pressure effects from SOLIDWORKS Flow Simulation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41FB49D" w14:textId="42C469B3" w:rsidR="00475ECA" w:rsidRDefault="00475ECA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475ECA" w14:paraId="4AB02C08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7CF5ABE" w14:textId="63960D2A" w:rsidR="00475ECA" w:rsidRDefault="00475ECA" w:rsidP="005E294F">
                  <w:r>
                    <w:t>Solver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8D912B9" w14:textId="0E83F16F" w:rsidR="00475ECA" w:rsidRDefault="00475ECA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Automatic</w:t>
                  </w:r>
                </w:p>
              </w:tc>
            </w:tr>
            <w:tr w:rsidR="00475ECA" w14:paraId="57E1A5C5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1C7EE7A" w14:textId="06A16AA2" w:rsidR="00475ECA" w:rsidRDefault="00475ECA" w:rsidP="005E294F">
                  <w:r>
                    <w:t xml:space="preserve">Inplane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E149D41" w14:textId="79848A30" w:rsidR="00475ECA" w:rsidRDefault="00475ECA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475ECA" w14:paraId="40E1D28F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24A1EB4" w14:textId="32578799" w:rsidR="00475ECA" w:rsidRDefault="00475ECA" w:rsidP="005E294F">
                  <w:r>
                    <w:t xml:space="preserve">Soft Spring: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088884D" w14:textId="62F9D5A4" w:rsidR="00475ECA" w:rsidRDefault="00475ECA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475ECA" w14:paraId="0FC0501E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E48306D" w14:textId="5FCE5B2C" w:rsidR="00475ECA" w:rsidRDefault="00475ECA" w:rsidP="005E294F">
                  <w:r>
                    <w:t xml:space="preserve">Inertial Relief: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276B9BD" w14:textId="0A8CA3BE" w:rsidR="00475ECA" w:rsidRDefault="00475ECA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475ECA" w14:paraId="3C99F6BF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2639635" w14:textId="799BD4D3" w:rsidR="00475ECA" w:rsidRDefault="00475ECA" w:rsidP="005E294F">
                  <w:r>
                    <w:t>Incompatible bonding options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18669EA" w14:textId="6A40A1E1" w:rsidR="00475ECA" w:rsidRDefault="00475ECA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Automatic</w:t>
                  </w:r>
                </w:p>
              </w:tc>
            </w:tr>
            <w:tr w:rsidR="00475ECA" w14:paraId="5EB5D6B4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18D94307" w14:textId="00FAA371" w:rsidR="00475ECA" w:rsidRDefault="00475ECA" w:rsidP="005E294F">
                  <w:r>
                    <w:t>Contact penalty stiffness scale factor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1ED1119" w14:textId="2A5CD6AE" w:rsidR="00475ECA" w:rsidRDefault="00475ECA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</w:t>
                  </w:r>
                </w:p>
              </w:tc>
            </w:tr>
            <w:tr w:rsidR="00475ECA" w14:paraId="1809D89D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69947B7" w14:textId="4CC7BBCD" w:rsidR="00475ECA" w:rsidRDefault="00475ECA" w:rsidP="005E294F">
                  <w:r>
                    <w:t>Large 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1612D0B" w14:textId="257C8D3A" w:rsidR="00475ECA" w:rsidRDefault="00475ECA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475ECA" w14:paraId="2C79FA31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7F81267" w14:textId="5E80019D" w:rsidR="00475ECA" w:rsidRDefault="00475ECA" w:rsidP="005E294F">
                  <w:r>
                    <w:t>Compute free body forces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2E6D4AE" w14:textId="6FCADFBD" w:rsidR="00475ECA" w:rsidRDefault="00475ECA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On</w:t>
                  </w:r>
                </w:p>
              </w:tc>
            </w:tr>
            <w:tr w:rsidR="00475ECA" w14:paraId="08E4FF80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BDD4C5E" w14:textId="542A87AC" w:rsidR="00475ECA" w:rsidRDefault="00475ECA" w:rsidP="005E294F">
                  <w:r>
                    <w:t>Friction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3C78924" w14:textId="7EA3B7D5" w:rsidR="00475ECA" w:rsidRDefault="00475ECA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475ECA" w14:paraId="101E7A80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D6C9DF4" w14:textId="7C4E4475" w:rsidR="00475ECA" w:rsidRDefault="00475ECA" w:rsidP="005E294F">
                  <w:r>
                    <w:t xml:space="preserve">Use Adaptive Method: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AF47AF8" w14:textId="61A5330A" w:rsidR="00475ECA" w:rsidRDefault="00475ECA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475ECA" w14:paraId="65AA0C60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E1C3CC3" w14:textId="47A9B7E2" w:rsidR="00475ECA" w:rsidRDefault="00475ECA" w:rsidP="005E294F">
                  <w:r>
                    <w:t>Result folder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C53CB45" w14:textId="37F52544" w:rsidR="00475ECA" w:rsidRDefault="00475ECA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Fonts w:hint="eastAsia"/>
                    </w:rPr>
                    <w:t>SOLIDWORKS document (E:\</w:t>
                  </w:r>
                  <w:r>
                    <w:rPr>
                      <w:rFonts w:hint="eastAsia"/>
                    </w:rPr>
                    <w:t>工作</w:t>
                  </w:r>
                  <w:r>
                    <w:rPr>
                      <w:rFonts w:hint="eastAsia"/>
                    </w:rPr>
                    <w:t>\2026\</w:t>
                  </w:r>
                  <w:r w:rsidR="00407D00">
                    <w:rPr>
                      <w:rFonts w:hint="eastAsia"/>
                    </w:rPr>
                    <w:t>XXX</w:t>
                  </w:r>
                  <w:r>
                    <w:rPr>
                      <w:rFonts w:hint="eastAsia"/>
                    </w:rPr>
                    <w:t>\</w:t>
                  </w:r>
                  <w:r>
                    <w:rPr>
                      <w:rFonts w:hint="eastAsia"/>
                    </w:rPr>
                    <w:t>接管</w:t>
                  </w:r>
                  <w:r>
                    <w:rPr>
                      <w:rFonts w:hint="eastAsia"/>
                    </w:rPr>
                    <w:t xml:space="preserve"> 2026.02.13\5mm)</w:t>
                  </w:r>
                </w:p>
              </w:tc>
            </w:tr>
          </w:tbl>
          <w:p w14:paraId="2B361CFD" w14:textId="7022A369" w:rsidR="005E294F" w:rsidRDefault="005E294F" w:rsidP="00A96F2C">
            <w:pPr>
              <w:rPr>
                <w:lang w:eastAsia="zh-CN"/>
              </w:rPr>
            </w:pPr>
          </w:p>
        </w:tc>
      </w:tr>
      <w:bookmarkEnd w:id="2"/>
      <w:bookmarkEnd w:id="3"/>
      <w:bookmarkEnd w:id="4"/>
    </w:tbl>
    <w:p w14:paraId="46BD8C90" w14:textId="77777777" w:rsidR="00F33129" w:rsidRDefault="00F33129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0"/>
      </w:tblGrid>
      <w:tr w:rsidR="00F33129" w14:paraId="65BE9E15" w14:textId="77777777" w:rsidTr="00E80CD9">
        <w:tc>
          <w:tcPr>
            <w:tcW w:w="11016" w:type="dxa"/>
          </w:tcPr>
          <w:p w14:paraId="70C6577C" w14:textId="6E414599" w:rsidR="00F33129" w:rsidRPr="00B35001" w:rsidRDefault="00475ECA" w:rsidP="000A7C6B">
            <w:pPr>
              <w:pStyle w:val="Heading1"/>
            </w:pPr>
            <w:bookmarkStart w:id="7" w:name="_Toc223367957"/>
            <w:r>
              <w:lastRenderedPageBreak/>
              <w:t>Units</w:t>
            </w:r>
            <w:bookmarkEnd w:id="7"/>
          </w:p>
          <w:tbl>
            <w:tblPr>
              <w:tblStyle w:val="MediumList1-Accent11"/>
              <w:tblW w:w="0" w:type="auto"/>
              <w:tblLook w:val="0480" w:firstRow="0" w:lastRow="0" w:firstColumn="1" w:lastColumn="0" w:noHBand="0" w:noVBand="1"/>
            </w:tblPr>
            <w:tblGrid>
              <w:gridCol w:w="5292"/>
              <w:gridCol w:w="5246"/>
            </w:tblGrid>
            <w:tr w:rsidR="00F33129" w14:paraId="312FEA75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41734D3" w14:textId="062952B4" w:rsidR="00F33129" w:rsidRDefault="00475ECA" w:rsidP="000A7C6B">
                  <w:r>
                    <w:t>Unit system: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9523109" w14:textId="643FFB9E" w:rsidR="00F33129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SI (MKS)</w:t>
                  </w:r>
                </w:p>
              </w:tc>
            </w:tr>
            <w:tr w:rsidR="00475ECA" w14:paraId="634B38CB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5C5C54F" w14:textId="57CEB6D6" w:rsidR="00475ECA" w:rsidRDefault="00475ECA" w:rsidP="000A7C6B">
                  <w:r>
                    <w:t>Length/Displacement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F2F43DC" w14:textId="30490995" w:rsidR="00475ECA" w:rsidRDefault="00475ECA" w:rsidP="000A7C6B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mm</w:t>
                  </w:r>
                </w:p>
              </w:tc>
            </w:tr>
            <w:tr w:rsidR="00475ECA" w14:paraId="7A8FA9D5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8E5D396" w14:textId="747357FF" w:rsidR="00475ECA" w:rsidRDefault="00475ECA" w:rsidP="000A7C6B">
                  <w:r>
                    <w:t>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3F2F436" w14:textId="0803C92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Kelvin</w:t>
                  </w:r>
                </w:p>
              </w:tc>
            </w:tr>
            <w:tr w:rsidR="00475ECA" w14:paraId="066BA346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2175F2B" w14:textId="6A63673B" w:rsidR="00475ECA" w:rsidRDefault="00475ECA" w:rsidP="000A7C6B">
                  <w:r>
                    <w:t>Angular velocity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5AAD9A1" w14:textId="027C221F" w:rsidR="00475ECA" w:rsidRDefault="00475ECA" w:rsidP="000A7C6B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Rad/sec</w:t>
                  </w:r>
                </w:p>
              </w:tc>
            </w:tr>
            <w:tr w:rsidR="00475ECA" w14:paraId="1A35C8E5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FA2FFC9" w14:textId="1C68AF24" w:rsidR="00475ECA" w:rsidRDefault="00475ECA" w:rsidP="000A7C6B">
                  <w:r>
                    <w:t>Pressure/Stress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B3BA500" w14:textId="7713C986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N/m^2</w:t>
                  </w:r>
                </w:p>
              </w:tc>
            </w:tr>
          </w:tbl>
          <w:p w14:paraId="1A77171E" w14:textId="3CE39639" w:rsidR="00F33129" w:rsidRDefault="00F33129" w:rsidP="000A7C6B">
            <w:pPr>
              <w:rPr>
                <w:lang w:eastAsia="zh-CN"/>
              </w:rPr>
            </w:pPr>
          </w:p>
        </w:tc>
      </w:tr>
    </w:tbl>
    <w:p w14:paraId="5CC370B5" w14:textId="77777777" w:rsidR="00E80CD9" w:rsidRDefault="00E80CD9" w:rsidP="00076F1F"/>
    <w:tbl>
      <w:tblPr>
        <w:tblStyle w:val="TableGrid"/>
        <w:tblW w:w="11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36"/>
      </w:tblGrid>
      <w:tr w:rsidR="00E80CD9" w14:paraId="1DDE7A9E" w14:textId="77777777" w:rsidTr="005273D5">
        <w:trPr>
          <w:trHeight w:val="4158"/>
        </w:trPr>
        <w:tc>
          <w:tcPr>
            <w:tcW w:w="11136" w:type="dxa"/>
          </w:tcPr>
          <w:p w14:paraId="50C7AADE" w14:textId="5B78FA30" w:rsidR="00E80CD9" w:rsidRPr="00AC3438" w:rsidRDefault="00475ECA" w:rsidP="000A7C6B">
            <w:pPr>
              <w:pStyle w:val="Heading1"/>
            </w:pPr>
            <w:bookmarkStart w:id="8" w:name="_Toc223367958"/>
            <w:bookmarkStart w:id="9" w:name="_Toc243733144"/>
            <w:bookmarkStart w:id="10" w:name="_Toc245020112"/>
            <w:bookmarkStart w:id="11" w:name="_Toc245020144"/>
            <w:r>
              <w:lastRenderedPageBreak/>
              <w:t>Material Properties</w:t>
            </w:r>
            <w:bookmarkEnd w:id="8"/>
          </w:p>
          <w:tbl>
            <w:tblPr>
              <w:tblStyle w:val="LightList-Accent11"/>
              <w:tblW w:w="0" w:type="auto"/>
              <w:tblInd w:w="1" w:type="dxa"/>
              <w:tblBorders>
                <w:top w:val="single" w:sz="18" w:space="0" w:color="365F91" w:themeColor="accent1" w:themeShade="BF"/>
                <w:left w:val="single" w:sz="8" w:space="0" w:color="auto"/>
                <w:bottom w:val="single" w:sz="18" w:space="0" w:color="365F91" w:themeColor="accent1" w:themeShade="BF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3229"/>
              <w:gridCol w:w="4741"/>
              <w:gridCol w:w="2892"/>
            </w:tblGrid>
            <w:tr w:rsidR="00E80CD9" w:rsidRPr="000841BF" w14:paraId="18403924" w14:textId="77777777" w:rsidTr="00955A9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9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229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8" w:space="0" w:color="auto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16F2DBB2" w14:textId="15618085" w:rsidR="00E80CD9" w:rsidRPr="003E6C57" w:rsidRDefault="00475ECA" w:rsidP="000A7C6B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Model Reference</w:t>
                  </w:r>
                </w:p>
              </w:tc>
              <w:tc>
                <w:tcPr>
                  <w:tcW w:w="4741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7DE2F55B" w14:textId="14FBC346" w:rsidR="00E80CD9" w:rsidRPr="003E6C57" w:rsidRDefault="00475ECA" w:rsidP="000A7C6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Properties</w:t>
                  </w:r>
                </w:p>
              </w:tc>
              <w:tc>
                <w:tcPr>
                  <w:tcW w:w="2892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06EB9F05" w14:textId="37FD90DC" w:rsidR="00E80CD9" w:rsidRPr="003E6C57" w:rsidRDefault="00475ECA" w:rsidP="000A7C6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Components</w:t>
                  </w:r>
                </w:p>
              </w:tc>
            </w:tr>
            <w:tr w:rsidR="00E80CD9" w:rsidRPr="000841BF" w14:paraId="7B6A4900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8" w:space="0" w:color="auto"/>
                  </w:tcBorders>
                  <w:vAlign w:val="center"/>
                </w:tcPr>
                <w:p w14:paraId="72DCE800" w14:textId="0EF0A0B9" w:rsidR="00E80CD9" w:rsidRPr="00577134" w:rsidRDefault="00475ECA" w:rsidP="000A7C6B">
                  <w:pPr>
                    <w:jc w:val="center"/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4052814B" wp14:editId="64C84E91">
                        <wp:extent cx="1904365" cy="1223010"/>
                        <wp:effectExtent l="0" t="0" r="635" b="0"/>
                        <wp:docPr id="41" name="图片 4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" name=""/>
                                <pic:cNvPicPr/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223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8" w:space="0" w:color="auto"/>
                  </w:tcBorders>
                </w:tcPr>
                <w:tbl>
                  <w:tblPr>
                    <w:tblStyle w:val="MediumGrid1-Accent6"/>
                    <w:tblW w:w="4509" w:type="dxa"/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2242"/>
                    <w:gridCol w:w="2267"/>
                  </w:tblGrid>
                  <w:tr w:rsidR="00E80CD9" w:rsidRPr="00577134" w14:paraId="355BA6D2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1FBD449C" w14:textId="7CC9DDDB" w:rsidR="00E80CD9" w:rsidRPr="00BE6656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Name</w:t>
                        </w:r>
                        <w:r w:rsidR="00E80CD9" w:rsidRPr="00BE6656"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3AFDCAD8" w14:textId="2B577537" w:rsidR="00E80CD9" w:rsidRPr="00BE6656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AISI 304</w:t>
                        </w:r>
                      </w:p>
                    </w:tc>
                  </w:tr>
                  <w:tr w:rsidR="00475ECA" w:rsidRPr="00577134" w14:paraId="1F50B7CA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2B2EED6C" w14:textId="76A78816" w:rsidR="00475ECA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Model type: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42570467" w14:textId="141CADAE" w:rsidR="00475ECA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Linear Elastic Isotropic</w:t>
                        </w:r>
                      </w:p>
                    </w:tc>
                  </w:tr>
                  <w:tr w:rsidR="00475ECA" w:rsidRPr="00577134" w14:paraId="217EC26F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65CA8EEF" w14:textId="16F5F3B2" w:rsidR="00475ECA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Default failure criterion: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26DA586B" w14:textId="74929F32" w:rsidR="00475ECA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Unknown</w:t>
                        </w:r>
                      </w:p>
                    </w:tc>
                  </w:tr>
                  <w:tr w:rsidR="00475ECA" w:rsidRPr="00577134" w14:paraId="3FFF6D40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44B169CF" w14:textId="450F0A64" w:rsidR="00475ECA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Yield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653511F9" w14:textId="6D0E6582" w:rsidR="00475ECA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2.06807e+08 N/m^2</w:t>
                        </w:r>
                      </w:p>
                    </w:tc>
                  </w:tr>
                  <w:tr w:rsidR="00475ECA" w:rsidRPr="00577134" w14:paraId="24100550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1F9109D3" w14:textId="15A8A55B" w:rsidR="00475ECA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Tensile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1A32A5D1" w14:textId="01DC5EFE" w:rsidR="00475ECA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5.17017e+08 N/m^2</w:t>
                        </w:r>
                      </w:p>
                    </w:tc>
                  </w:tr>
                  <w:tr w:rsidR="00475ECA" w:rsidRPr="00577134" w14:paraId="74AFFEE0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6196CFD1" w14:textId="1ED1C380" w:rsidR="00475ECA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Elastic modulus: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71AF7F35" w14:textId="7045BD2B" w:rsidR="00475ECA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1.9e+11 N/m^2</w:t>
                        </w:r>
                      </w:p>
                    </w:tc>
                  </w:tr>
                  <w:tr w:rsidR="00475ECA" w:rsidRPr="00577134" w14:paraId="12A8CF5C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66D27394" w14:textId="7127C3D3" w:rsidR="00475ECA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Poisson's ratio: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32A8D965" w14:textId="1D9079D4" w:rsidR="00475ECA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 xml:space="preserve">0.29  </w:t>
                        </w:r>
                      </w:p>
                    </w:tc>
                  </w:tr>
                  <w:tr w:rsidR="00475ECA" w:rsidRPr="00577134" w14:paraId="05ABBECC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5C603B9F" w14:textId="28C342E5" w:rsidR="00475ECA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Mass density: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72DC3A0B" w14:textId="65EA1A2A" w:rsidR="00475ECA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8,000 kg/m^3</w:t>
                        </w:r>
                      </w:p>
                    </w:tc>
                  </w:tr>
                  <w:tr w:rsidR="00475ECA" w:rsidRPr="00577134" w14:paraId="5BD637FA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480CC75B" w14:textId="442E4FA1" w:rsidR="00475ECA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Shear modulus: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2D48C5BA" w14:textId="3FB1BD36" w:rsidR="00475ECA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7.5e+10 N/m^2</w:t>
                        </w:r>
                      </w:p>
                    </w:tc>
                  </w:tr>
                  <w:tr w:rsidR="00475ECA" w:rsidRPr="00577134" w14:paraId="67EA8402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6B7DA93A" w14:textId="2AD73611" w:rsidR="00475ECA" w:rsidRDefault="00475ECA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Thermal expansion coefficient: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4ED1F681" w14:textId="1D41EEE3" w:rsidR="00475ECA" w:rsidRDefault="00475ECA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1.8e-05 /Kelvin</w:t>
                        </w:r>
                      </w:p>
                    </w:tc>
                  </w:tr>
                </w:tbl>
                <w:p w14:paraId="181BA4C7" w14:textId="77777777" w:rsidR="00E80CD9" w:rsidRPr="00577134" w:rsidRDefault="00E80CD9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8" w:space="0" w:color="auto"/>
                    <w:right w:val="none" w:sz="0" w:space="0" w:color="auto"/>
                  </w:tcBorders>
                </w:tcPr>
                <w:p w14:paraId="58D6167F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1(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4)(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1-1),</w:t>
                  </w:r>
                </w:p>
                <w:p w14:paraId="6C7EE917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2(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1[2])(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1-1),</w:t>
                  </w:r>
                </w:p>
                <w:p w14:paraId="1653417F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3(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8)(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1-1),</w:t>
                  </w:r>
                </w:p>
                <w:p w14:paraId="2B0FD675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4(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5)(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1-1),</w:t>
                  </w:r>
                </w:p>
                <w:p w14:paraId="1D6837D5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1(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2-1),</w:t>
                  </w:r>
                </w:p>
                <w:p w14:paraId="2A42585D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2(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1[1])(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2-1),</w:t>
                  </w:r>
                </w:p>
                <w:p w14:paraId="399204AD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3(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1[2])(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2-1),</w:t>
                  </w:r>
                </w:p>
                <w:p w14:paraId="34A4F5D8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4(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扫描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薄件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2-1),</w:t>
                  </w:r>
                </w:p>
                <w:p w14:paraId="2B74695C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5(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4)(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2-1),</w:t>
                  </w:r>
                </w:p>
                <w:p w14:paraId="4B43EDA7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6(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2-1),</w:t>
                  </w:r>
                </w:p>
                <w:p w14:paraId="2BC39B9F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7(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镜向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2-1),</w:t>
                  </w:r>
                </w:p>
                <w:p w14:paraId="4F826728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8(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镜向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2-1),</w:t>
                  </w:r>
                </w:p>
                <w:p w14:paraId="4C17C6AA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1(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扫描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薄件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3-1),</w:t>
                  </w:r>
                </w:p>
                <w:p w14:paraId="2C23B44F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2(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4)(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3-1),</w:t>
                  </w:r>
                </w:p>
                <w:p w14:paraId="6CF7C5DF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3(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镜向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3-1),</w:t>
                  </w:r>
                </w:p>
                <w:p w14:paraId="53252EDE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4(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3-1),</w:t>
                  </w:r>
                </w:p>
                <w:p w14:paraId="60E30C6D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5(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镜向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3-1),</w:t>
                  </w:r>
                </w:p>
                <w:p w14:paraId="70845157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6(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3-1),</w:t>
                  </w:r>
                </w:p>
                <w:p w14:paraId="5AF1E9F7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SolidBody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 xml:space="preserve"> 7(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1[1])(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3-1),</w:t>
                  </w:r>
                </w:p>
                <w:p w14:paraId="3EF6BF30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8(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1[2])(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3-1),</w:t>
                  </w:r>
                </w:p>
                <w:p w14:paraId="07C31FD4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1(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8)(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4-1),</w:t>
                  </w:r>
                </w:p>
                <w:p w14:paraId="5D050D3C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2(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7)(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4-1),</w:t>
                  </w:r>
                </w:p>
                <w:p w14:paraId="28B0B651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lastRenderedPageBreak/>
                    <w:t>SolidBody 3(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5[2])(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4-1),</w:t>
                  </w:r>
                </w:p>
                <w:p w14:paraId="5968ED4F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4(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5[1])(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4-1),</w:t>
                  </w:r>
                </w:p>
                <w:p w14:paraId="1BAE3822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1(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4)(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5-1),</w:t>
                  </w:r>
                </w:p>
                <w:p w14:paraId="3A8DAF2B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2(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5-1),</w:t>
                  </w:r>
                </w:p>
                <w:p w14:paraId="709D7E97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3(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5-1),</w:t>
                  </w:r>
                </w:p>
                <w:p w14:paraId="74667E43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1(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6-1),</w:t>
                  </w:r>
                </w:p>
                <w:p w14:paraId="6ED75DB0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2(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6-1),</w:t>
                  </w:r>
                </w:p>
                <w:p w14:paraId="375BDEB0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3(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薄壁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3)(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6-1),</w:t>
                  </w:r>
                </w:p>
                <w:p w14:paraId="3854B68B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4(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7)(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6-1),</w:t>
                  </w:r>
                </w:p>
                <w:p w14:paraId="0147DC3E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5(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放样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薄件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2)(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6-1),</w:t>
                  </w:r>
                </w:p>
                <w:p w14:paraId="6870755A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6(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6-1),</w:t>
                  </w:r>
                </w:p>
                <w:p w14:paraId="3211872E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7(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5)(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6-1),</w:t>
                  </w:r>
                </w:p>
                <w:p w14:paraId="556F203E" w14:textId="77777777" w:rsidR="00475ECA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8(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4)(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6-1),</w:t>
                  </w:r>
                </w:p>
                <w:p w14:paraId="778D1BA4" w14:textId="2334D7B2" w:rsidR="00E80CD9" w:rsidRPr="00577134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SolidBody 9(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凸台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-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拉伸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8)(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接管</w:t>
                  </w:r>
                  <w:r>
                    <w:rPr>
                      <w:rStyle w:val="Strong"/>
                      <w:rFonts w:hint="eastAsia"/>
                      <w:b w:val="0"/>
                      <w:sz w:val="20"/>
                      <w:szCs w:val="20"/>
                    </w:rPr>
                    <w:t>6-1)</w:t>
                  </w:r>
                </w:p>
              </w:tc>
            </w:tr>
            <w:tr w:rsidR="00E80CD9" w:rsidRPr="000841BF" w14:paraId="15D85D65" w14:textId="77777777" w:rsidTr="000A7C6B">
              <w:trPr>
                <w:trHeight w:val="18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862" w:type="dxa"/>
                  <w:gridSpan w:val="3"/>
                  <w:tcBorders>
                    <w:top w:val="single" w:sz="8" w:space="0" w:color="auto"/>
                    <w:bottom w:val="single" w:sz="18" w:space="0" w:color="365F91" w:themeColor="accent1" w:themeShade="BF"/>
                  </w:tcBorders>
                  <w:shd w:val="clear" w:color="auto" w:fill="DBE5F1" w:themeFill="accent1" w:themeFillTint="33"/>
                </w:tcPr>
                <w:p w14:paraId="3C409D1E" w14:textId="472D8DBB" w:rsidR="00E80CD9" w:rsidRPr="000841BF" w:rsidRDefault="00475ECA" w:rsidP="000A7C6B">
                  <w:pPr>
                    <w:rPr>
                      <w:rStyle w:val="Strong"/>
                      <w:sz w:val="20"/>
                      <w:szCs w:val="20"/>
                      <w:lang w:eastAsia="zh-CN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lastRenderedPageBreak/>
                    <w:t>Curve Data:N/A</w:t>
                  </w:r>
                </w:p>
              </w:tc>
            </w:tr>
          </w:tbl>
          <w:p w14:paraId="02C0147C" w14:textId="26C06D2E" w:rsidR="00E80CD9" w:rsidRDefault="00E80CD9" w:rsidP="000A7C6B">
            <w:pPr>
              <w:rPr>
                <w:lang w:eastAsia="zh-CN"/>
              </w:rPr>
            </w:pPr>
          </w:p>
        </w:tc>
      </w:tr>
      <w:bookmarkEnd w:id="9"/>
      <w:bookmarkEnd w:id="10"/>
      <w:bookmarkEnd w:id="11"/>
    </w:tbl>
    <w:p w14:paraId="7B12C142" w14:textId="77777777" w:rsidR="005273D5" w:rsidRDefault="005273D5" w:rsidP="006518B5"/>
    <w:tbl>
      <w:tblPr>
        <w:tblStyle w:val="TableGrid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52"/>
      </w:tblGrid>
      <w:tr w:rsidR="005273D5" w14:paraId="5BE08E8A" w14:textId="77777777" w:rsidTr="00452CBC">
        <w:tc>
          <w:tcPr>
            <w:tcW w:w="11016" w:type="dxa"/>
          </w:tcPr>
          <w:p w14:paraId="198D0B39" w14:textId="2CDD52C1" w:rsidR="005273D5" w:rsidRPr="00AF1A58" w:rsidRDefault="00475ECA" w:rsidP="000A7C6B">
            <w:pPr>
              <w:pStyle w:val="Heading1"/>
              <w:rPr>
                <w:b w:val="0"/>
                <w:bCs w:val="0"/>
              </w:rPr>
            </w:pPr>
            <w:bookmarkStart w:id="12" w:name="_Toc223367959"/>
            <w:r>
              <w:rPr>
                <w:rStyle w:val="Strong"/>
              </w:rPr>
              <w:lastRenderedPageBreak/>
              <w:t>Loads and Fixtures</w:t>
            </w:r>
            <w:bookmarkEnd w:id="12"/>
          </w:p>
          <w:tbl>
            <w:tblPr>
              <w:tblStyle w:val="LightList-Accent3"/>
              <w:tblW w:w="10909" w:type="dxa"/>
              <w:tblBorders>
                <w:top w:val="single" w:sz="18" w:space="0" w:color="4D7830"/>
                <w:left w:val="single" w:sz="8" w:space="0" w:color="000000" w:themeColor="text1"/>
                <w:bottom w:val="single" w:sz="18" w:space="0" w:color="4D7830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817"/>
              <w:gridCol w:w="3021"/>
              <w:gridCol w:w="6071"/>
            </w:tblGrid>
            <w:tr w:rsidR="00475ECA" w14:paraId="7932914A" w14:textId="77777777" w:rsidTr="002B71F1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0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7" w:type="dxa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14:paraId="52F44221" w14:textId="1F834F51" w:rsidR="00475ECA" w:rsidRPr="004E282D" w:rsidRDefault="00475ECA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name</w:t>
                  </w:r>
                </w:p>
              </w:tc>
              <w:tc>
                <w:tcPr>
                  <w:tcW w:w="302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14:paraId="7F99BD35" w14:textId="461155CF" w:rsidR="00475ECA" w:rsidRPr="004E282D" w:rsidRDefault="00475ECA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Image</w:t>
                  </w:r>
                </w:p>
              </w:tc>
              <w:tc>
                <w:tcPr>
                  <w:tcW w:w="607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14:paraId="4028D2FA" w14:textId="39E1F55F" w:rsidR="00475ECA" w:rsidRPr="004E282D" w:rsidRDefault="00475ECA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Details</w:t>
                  </w:r>
                </w:p>
              </w:tc>
            </w:tr>
            <w:tr w:rsidR="00475ECA" w14:paraId="708EDFC4" w14:textId="77777777" w:rsidTr="008D253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</w:tcBorders>
                  <w:vAlign w:val="center"/>
                </w:tcPr>
                <w:p w14:paraId="23FCC73C" w14:textId="07437799" w:rsidR="00475ECA" w:rsidRPr="00AD5FBA" w:rsidRDefault="00475ECA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  <w:rFonts w:hint="eastAsia"/>
                    </w:rPr>
                    <w:t>固定</w:t>
                  </w:r>
                  <w:r>
                    <w:rPr>
                      <w:rStyle w:val="Strong"/>
                      <w:rFonts w:hint="eastAsia"/>
                    </w:rPr>
                    <w:t>-1</w:t>
                  </w:r>
                </w:p>
              </w:tc>
              <w:tc>
                <w:tcPr>
                  <w:tcW w:w="3021" w:type="dxa"/>
                  <w:tcBorders>
                    <w:top w:val="single" w:sz="18" w:space="0" w:color="76923C" w:themeColor="accent3" w:themeShade="BF"/>
                  </w:tcBorders>
                </w:tcPr>
                <w:p w14:paraId="33740C4F" w14:textId="42AF0A96" w:rsidR="00475ECA" w:rsidRPr="006208CB" w:rsidRDefault="00475ECA" w:rsidP="000A7C6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5035EB9E" wp14:editId="085FF861">
                        <wp:extent cx="1772285" cy="1137920"/>
                        <wp:effectExtent l="0" t="0" r="0" b="5080"/>
                        <wp:docPr id="42" name="图片 4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2" name=""/>
                                <pic:cNvPicPr/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2285" cy="11379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071" w:type="dxa"/>
                  <w:tcBorders>
                    <w:top w:val="single" w:sz="18" w:space="0" w:color="76923C" w:themeColor="accent3" w:themeShade="BF"/>
                    <w:right w:val="single" w:sz="18" w:space="0" w:color="76923C" w:themeColor="accent3" w:themeShade="BF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174"/>
                    <w:gridCol w:w="2667"/>
                  </w:tblGrid>
                  <w:tr w:rsidR="00475ECA" w14:paraId="2F0D5173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05FA7B2C" w14:textId="50F6B7A1" w:rsidR="00475ECA" w:rsidRPr="00BE6656" w:rsidRDefault="00475ECA" w:rsidP="003F2268">
                        <w:pPr>
                          <w:jc w:val="right"/>
                          <w:rPr>
                            <w:rStyle w:val="Strong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7553E88D" w14:textId="23EF7062" w:rsidR="00475ECA" w:rsidRPr="00154A1A" w:rsidRDefault="00475ECA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2 face(s)</w:t>
                        </w:r>
                      </w:p>
                    </w:tc>
                  </w:tr>
                  <w:tr w:rsidR="00475ECA" w14:paraId="64F003F1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81378DB" w14:textId="66D43341" w:rsidR="00475ECA" w:rsidRDefault="00475ECA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E105DEC" w14:textId="75BF245E" w:rsidR="00475ECA" w:rsidRDefault="00475ECA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Fixed Geometry</w:t>
                        </w:r>
                      </w:p>
                    </w:tc>
                  </w:tr>
                </w:tbl>
                <w:p w14:paraId="4D69D7F6" w14:textId="77777777" w:rsidR="00475ECA" w:rsidRPr="004C6DEB" w:rsidRDefault="00475ECA" w:rsidP="00840CC7">
                  <w:pPr>
                    <w:pStyle w:val="TOC3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</w:p>
              </w:tc>
            </w:tr>
            <w:tr w:rsidR="003F154A" w14:paraId="3989C3D9" w14:textId="77777777" w:rsidTr="00452CBC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909" w:type="dxa"/>
                  <w:gridSpan w:val="3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D6E3BC" w:themeFill="accent3" w:themeFillTint="66"/>
                  <w:vAlign w:val="center"/>
                </w:tcPr>
                <w:p w14:paraId="342B5585" w14:textId="66A5C763" w:rsidR="003F154A" w:rsidRPr="003F154A" w:rsidRDefault="00475ECA" w:rsidP="003F154A">
                  <w:pPr>
                    <w:rPr>
                      <w:rStyle w:val="Strong"/>
                      <w:bCs/>
                    </w:rPr>
                  </w:pPr>
                  <w:r>
                    <w:rPr>
                      <w:rStyle w:val="Strong"/>
                      <w:b/>
                    </w:rPr>
                    <w:t>Resultant Forces</w:t>
                  </w:r>
                </w:p>
                <w:tbl>
                  <w:tblPr>
                    <w:tblStyle w:val="TableGrid"/>
                    <w:tblW w:w="10669" w:type="dxa"/>
                    <w:tblLayout w:type="fixed"/>
                    <w:tblLook w:val="06A0" w:firstRow="1" w:lastRow="0" w:firstColumn="1" w:lastColumn="0" w:noHBand="1" w:noVBand="1"/>
                  </w:tblPr>
                  <w:tblGrid>
                    <w:gridCol w:w="2659"/>
                    <w:gridCol w:w="1980"/>
                    <w:gridCol w:w="1980"/>
                    <w:gridCol w:w="1980"/>
                    <w:gridCol w:w="2070"/>
                  </w:tblGrid>
                  <w:tr w:rsidR="003F154A" w14:paraId="211FACF7" w14:textId="77777777" w:rsidTr="00452CBC">
                    <w:trPr>
                      <w:trHeight w:val="250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14:paraId="7D7C97C5" w14:textId="0905B772" w:rsidR="003F154A" w:rsidRDefault="00475ECA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Components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14:paraId="2FD75335" w14:textId="388770A6" w:rsidR="003F154A" w:rsidRDefault="00475ECA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X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14:paraId="729FEECB" w14:textId="7E3C63B6" w:rsidR="003F154A" w:rsidRDefault="00475ECA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Y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14:paraId="7C98DA14" w14:textId="7F1B8D16" w:rsidR="003F154A" w:rsidRDefault="00475ECA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Z</w:t>
                        </w:r>
                      </w:p>
                    </w:tc>
                    <w:tc>
                      <w:tcPr>
                        <w:tcW w:w="2070" w:type="dxa"/>
                        <w:shd w:val="clear" w:color="auto" w:fill="D9D9D9" w:themeFill="background1" w:themeFillShade="D9"/>
                        <w:vAlign w:val="center"/>
                      </w:tcPr>
                      <w:p w14:paraId="0EF326AE" w14:textId="31E02277" w:rsidR="003F154A" w:rsidRDefault="00475ECA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Resultant</w:t>
                        </w:r>
                      </w:p>
                    </w:tc>
                  </w:tr>
                  <w:tr w:rsidR="003F154A" w14:paraId="566ABF7A" w14:textId="77777777" w:rsidTr="00452CBC">
                    <w:trPr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14:paraId="573B4BB5" w14:textId="00278D0A" w:rsidR="003F154A" w:rsidRDefault="00475ECA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force(N)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18D43FA4" w14:textId="5BC66373" w:rsidR="003F154A" w:rsidRPr="00EF37BF" w:rsidRDefault="00475ECA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-237,820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219A24BC" w14:textId="0A2D7B2C" w:rsidR="003F154A" w:rsidRPr="00EF37BF" w:rsidRDefault="00475ECA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-704,511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318015F1" w14:textId="413A6A00" w:rsidR="003F154A" w:rsidRDefault="00475ECA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0.228516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14:paraId="19D689A2" w14:textId="67B65135" w:rsidR="003F154A" w:rsidRPr="00EF37BF" w:rsidRDefault="00475ECA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743,568</w:t>
                        </w:r>
                      </w:p>
                    </w:tc>
                  </w:tr>
                  <w:tr w:rsidR="00935682" w14:paraId="248177C2" w14:textId="77777777" w:rsidTr="00452CBC">
                    <w:trPr>
                      <w:cantSplit/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14:paraId="58408AED" w14:textId="085A625F" w:rsidR="00935682" w:rsidRDefault="00475ECA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Moment(N.m)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3F1E9D9C" w14:textId="64E208FB" w:rsidR="00935682" w:rsidRDefault="00475ECA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149138A6" w14:textId="0DDAEDCD" w:rsidR="00935682" w:rsidRDefault="00475ECA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2236FD04" w14:textId="79015DA2" w:rsidR="00935682" w:rsidRDefault="00475ECA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14:paraId="32954B96" w14:textId="58564368" w:rsidR="00935682" w:rsidRDefault="00475ECA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</w:tbl>
                <w:p w14:paraId="15DC2525" w14:textId="77777777" w:rsidR="003F154A" w:rsidRDefault="003F154A" w:rsidP="003F154A">
                  <w:pPr>
                    <w:jc w:val="center"/>
                    <w:rPr>
                      <w:rStyle w:val="Strong"/>
                      <w:b/>
                      <w:sz w:val="18"/>
                      <w:szCs w:val="18"/>
                    </w:rPr>
                  </w:pPr>
                  <w:r>
                    <w:rPr>
                      <w:rStyle w:val="Strong"/>
                      <w:b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14:paraId="752B39A4" w14:textId="77777777" w:rsidR="005273D5" w:rsidRDefault="005273D5" w:rsidP="00840CC7">
            <w:pPr>
              <w:pStyle w:val="TOC3"/>
            </w:pPr>
          </w:p>
          <w:tbl>
            <w:tblPr>
              <w:tblStyle w:val="LightList-Accent2"/>
              <w:tblW w:w="10816" w:type="dxa"/>
              <w:tblBorders>
                <w:top w:val="single" w:sz="18" w:space="0" w:color="C0504D" w:themeColor="accent2"/>
                <w:left w:val="single" w:sz="8" w:space="0" w:color="000000" w:themeColor="text1"/>
                <w:bottom w:val="single" w:sz="18" w:space="0" w:color="C0504D" w:themeColor="accent2"/>
                <w:right w:val="single" w:sz="8" w:space="0" w:color="000000" w:themeColor="text1"/>
                <w:insideH w:val="single" w:sz="8" w:space="0" w:color="000000" w:themeColor="text1"/>
                <w:insideV w:val="single" w:sz="2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54"/>
              <w:gridCol w:w="3234"/>
              <w:gridCol w:w="5928"/>
            </w:tblGrid>
            <w:tr w:rsidR="00475ECA" w14:paraId="392CDF3A" w14:textId="77777777" w:rsidTr="00286C5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0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left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14:paraId="164F324E" w14:textId="7FB4AB02" w:rsidR="00475ECA" w:rsidRPr="004E282D" w:rsidRDefault="00475ECA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name</w:t>
                  </w:r>
                </w:p>
              </w:tc>
              <w:tc>
                <w:tcPr>
                  <w:tcW w:w="3234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14:paraId="77499933" w14:textId="24077F8D" w:rsidR="00475ECA" w:rsidRPr="004E282D" w:rsidRDefault="00475ECA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Image</w:t>
                  </w:r>
                </w:p>
              </w:tc>
              <w:tc>
                <w:tcPr>
                  <w:tcW w:w="5928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14:paraId="244654B8" w14:textId="14B6C457" w:rsidR="00475ECA" w:rsidRPr="004E282D" w:rsidRDefault="00475ECA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Details</w:t>
                  </w:r>
                </w:p>
              </w:tc>
            </w:tr>
            <w:tr w:rsidR="00475ECA" w14:paraId="65E37243" w14:textId="77777777" w:rsidTr="00475EC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  <w:bottom w:val="single" w:sz="18" w:space="0" w:color="C0504D" w:themeColor="accent2"/>
                  </w:tcBorders>
                  <w:vAlign w:val="center"/>
                </w:tcPr>
                <w:p w14:paraId="097C7962" w14:textId="3796B72B" w:rsidR="00475ECA" w:rsidRPr="00F42DD1" w:rsidRDefault="00475ECA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  <w:rFonts w:hint="eastAsia"/>
                    </w:rPr>
                    <w:t>压力</w:t>
                  </w:r>
                  <w:r>
                    <w:rPr>
                      <w:rStyle w:val="Strong"/>
                      <w:rFonts w:hint="eastAsia"/>
                    </w:rPr>
                    <w:t>-1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  <w:bottom w:val="single" w:sz="18" w:space="0" w:color="C0504D" w:themeColor="accent2"/>
                  </w:tcBorders>
                </w:tcPr>
                <w:p w14:paraId="074958C1" w14:textId="66F42F9F" w:rsidR="00475ECA" w:rsidRPr="006208CB" w:rsidRDefault="00475ECA" w:rsidP="000A7C6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 wp14:anchorId="40D3C7CB" wp14:editId="58BDE751">
                        <wp:extent cx="1907540" cy="1224915"/>
                        <wp:effectExtent l="0" t="0" r="0" b="0"/>
                        <wp:docPr id="43" name="图片 4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" name=""/>
                                <pic:cNvPicPr/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2249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096"/>
                    <w:gridCol w:w="2602"/>
                  </w:tblGrid>
                  <w:tr w:rsidR="00475ECA" w14:paraId="2C46F389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18FCAFE4" w14:textId="0BDB7299" w:rsidR="00475ECA" w:rsidRPr="00BE6656" w:rsidRDefault="00475ECA" w:rsidP="003F2268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30F46EAF" w14:textId="7CC8061C" w:rsidR="00475ECA" w:rsidRPr="00B77EA3" w:rsidRDefault="00475ECA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8 face(s)</w:t>
                        </w:r>
                      </w:p>
                    </w:tc>
                  </w:tr>
                  <w:tr w:rsidR="00475ECA" w14:paraId="7381F610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06697D84" w14:textId="5BC9C284" w:rsidR="00475ECA" w:rsidRDefault="00475ECA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1800D898" w14:textId="663821C9" w:rsidR="00475ECA" w:rsidRDefault="00475ECA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Normal to selected face</w:t>
                        </w:r>
                      </w:p>
                    </w:tc>
                  </w:tr>
                  <w:tr w:rsidR="00475ECA" w14:paraId="42A5AC74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1F266ECA" w14:textId="68D5BB6D" w:rsidR="00475ECA" w:rsidRDefault="00475ECA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Value: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2074F9F3" w14:textId="6A8423E7" w:rsidR="00475ECA" w:rsidRDefault="00475ECA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0.12</w:t>
                        </w:r>
                      </w:p>
                    </w:tc>
                  </w:tr>
                  <w:tr w:rsidR="00475ECA" w14:paraId="454F76DD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99C3296" w14:textId="148FCC76" w:rsidR="00475ECA" w:rsidRDefault="00475ECA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284DA213" w14:textId="6BA38BFA" w:rsidR="00475ECA" w:rsidRDefault="00475ECA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N/mm^2 (MPa)</w:t>
                        </w:r>
                      </w:p>
                    </w:tc>
                  </w:tr>
                  <w:tr w:rsidR="00475ECA" w14:paraId="334D6735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45DC784C" w14:textId="3B7D350B" w:rsidR="00475ECA" w:rsidRDefault="00475ECA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Phase Angle: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35FFD9A5" w14:textId="4D68CA33" w:rsidR="00475ECA" w:rsidRDefault="00475ECA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  <w:tr w:rsidR="00475ECA" w14:paraId="36564E6E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44855920" w14:textId="280B9074" w:rsidR="00475ECA" w:rsidRDefault="00475ECA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AB90088" w14:textId="5EB17859" w:rsidR="00475ECA" w:rsidRDefault="00475ECA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deg</w:t>
                        </w:r>
                      </w:p>
                    </w:tc>
                  </w:tr>
                </w:tbl>
                <w:p w14:paraId="34601A73" w14:textId="77777777" w:rsidR="00475ECA" w:rsidRDefault="00475ECA" w:rsidP="000A7C6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</w:rPr>
                  </w:pPr>
                </w:p>
              </w:tc>
            </w:tr>
            <w:tr w:rsidR="00475ECA" w14:paraId="1B432E54" w14:textId="77777777" w:rsidTr="006B2EBB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14:paraId="456BEABC" w14:textId="3EC86498" w:rsidR="00475ECA" w:rsidRPr="00F42DD1" w:rsidRDefault="00475ECA" w:rsidP="006B2EBB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  <w:rFonts w:hint="eastAsia"/>
                    </w:rPr>
                    <w:t>压力</w:t>
                  </w:r>
                  <w:r>
                    <w:rPr>
                      <w:rStyle w:val="Strong"/>
                      <w:rFonts w:hint="eastAsia"/>
                    </w:rPr>
                    <w:t>-2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14:paraId="58190D01" w14:textId="317866E4" w:rsidR="00475ECA" w:rsidRPr="006208CB" w:rsidRDefault="00475ECA" w:rsidP="006B2EBB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 wp14:anchorId="730FFB49" wp14:editId="4A632637">
                        <wp:extent cx="1907540" cy="1224915"/>
                        <wp:effectExtent l="0" t="0" r="0" b="0"/>
                        <wp:docPr id="44" name="图片 4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" name=""/>
                                <pic:cNvPicPr/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2249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096"/>
                    <w:gridCol w:w="2602"/>
                  </w:tblGrid>
                  <w:tr w:rsidR="00475ECA" w14:paraId="4C3F1977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5414CFFB" w14:textId="1623E6EA" w:rsidR="00475ECA" w:rsidRPr="00BE6656" w:rsidRDefault="00475ECA" w:rsidP="006B2EBB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3D7BAA3F" w14:textId="7A5E497D" w:rsidR="00475ECA" w:rsidRPr="00B77EA3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4 face(s)</w:t>
                        </w:r>
                      </w:p>
                    </w:tc>
                  </w:tr>
                  <w:tr w:rsidR="00475ECA" w14:paraId="0E32A570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2AE9DF6F" w14:textId="4801728F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692D696F" w14:textId="7A94AC9D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Normal to selected face</w:t>
                        </w:r>
                      </w:p>
                    </w:tc>
                  </w:tr>
                  <w:tr w:rsidR="00475ECA" w14:paraId="2C9D2CAC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03E9C66E" w14:textId="24C791B0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Value: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3A6E180B" w14:textId="172CC031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0.12</w:t>
                        </w:r>
                      </w:p>
                    </w:tc>
                  </w:tr>
                  <w:tr w:rsidR="00475ECA" w14:paraId="07F1266C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45D8DD10" w14:textId="495BB222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2BA58522" w14:textId="5DCDA555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N/mm^2 (MPa)</w:t>
                        </w:r>
                      </w:p>
                    </w:tc>
                  </w:tr>
                  <w:tr w:rsidR="00475ECA" w14:paraId="4E736CF4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7F8C94B" w14:textId="3D27ABE0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Phase Angle: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E4F2CB8" w14:textId="35F9850B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  <w:tr w:rsidR="00475ECA" w14:paraId="7BB62552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73CB48AE" w14:textId="15C2B6B9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58B03A37" w14:textId="69E89B77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deg</w:t>
                        </w:r>
                      </w:p>
                    </w:tc>
                  </w:tr>
                </w:tbl>
                <w:p w14:paraId="2BC0B742" w14:textId="77777777" w:rsidR="00475ECA" w:rsidRDefault="00475ECA" w:rsidP="006B2EBB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</w:rPr>
                  </w:pPr>
                </w:p>
              </w:tc>
            </w:tr>
            <w:tr w:rsidR="00475ECA" w14:paraId="308A9BD6" w14:textId="77777777" w:rsidTr="006B2E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14:paraId="7B550DB3" w14:textId="0CFA4ACA" w:rsidR="00475ECA" w:rsidRPr="00F42DD1" w:rsidRDefault="00475ECA" w:rsidP="006B2EBB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  <w:rFonts w:hint="eastAsia"/>
                    </w:rPr>
                    <w:t>压力</w:t>
                  </w:r>
                  <w:r>
                    <w:rPr>
                      <w:rStyle w:val="Strong"/>
                      <w:rFonts w:hint="eastAsia"/>
                    </w:rPr>
                    <w:t>-3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14:paraId="08FB8D48" w14:textId="3AE96822" w:rsidR="00475ECA" w:rsidRPr="006208CB" w:rsidRDefault="00475ECA" w:rsidP="006B2EB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 wp14:anchorId="274CC5CE" wp14:editId="7FB47E6D">
                        <wp:extent cx="1907540" cy="1224915"/>
                        <wp:effectExtent l="0" t="0" r="0" b="0"/>
                        <wp:docPr id="45" name="图片 4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" name=""/>
                                <pic:cNvPicPr/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2249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096"/>
                    <w:gridCol w:w="2602"/>
                  </w:tblGrid>
                  <w:tr w:rsidR="00475ECA" w14:paraId="7DB8DD7A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3567C35F" w14:textId="6C5BB2BC" w:rsidR="00475ECA" w:rsidRPr="00BE6656" w:rsidRDefault="00475ECA" w:rsidP="006B2EBB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68BEE089" w14:textId="14E4C8DD" w:rsidR="00475ECA" w:rsidRPr="00B77EA3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4 face(s)</w:t>
                        </w:r>
                      </w:p>
                    </w:tc>
                  </w:tr>
                  <w:tr w:rsidR="00475ECA" w14:paraId="1BA9CFE7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7BED116" w14:textId="5C99A18A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1E68203F" w14:textId="0CD7160F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Normal to selected face</w:t>
                        </w:r>
                      </w:p>
                    </w:tc>
                  </w:tr>
                  <w:tr w:rsidR="00475ECA" w14:paraId="3D640231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47754AB2" w14:textId="40B4F7EE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Value: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79BF5D1C" w14:textId="79982F0A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0.12</w:t>
                        </w:r>
                      </w:p>
                    </w:tc>
                  </w:tr>
                  <w:tr w:rsidR="00475ECA" w14:paraId="75BEB4CB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246483FA" w14:textId="302ABC9E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3F27D261" w14:textId="7292D063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N/mm^2 (MPa)</w:t>
                        </w:r>
                      </w:p>
                    </w:tc>
                  </w:tr>
                  <w:tr w:rsidR="00475ECA" w14:paraId="13B26209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42061C16" w14:textId="3D67B355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Phase Angle: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7F705679" w14:textId="4E57A955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  <w:tr w:rsidR="00475ECA" w14:paraId="7D469AFE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EF79F9F" w14:textId="18B506E6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2CB3801D" w14:textId="73D66C82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deg</w:t>
                        </w:r>
                      </w:p>
                    </w:tc>
                  </w:tr>
                </w:tbl>
                <w:p w14:paraId="38159F3C" w14:textId="77777777" w:rsidR="00475ECA" w:rsidRDefault="00475ECA" w:rsidP="006B2EB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</w:rPr>
                  </w:pPr>
                </w:p>
              </w:tc>
            </w:tr>
            <w:tr w:rsidR="00475ECA" w14:paraId="3881F88C" w14:textId="77777777" w:rsidTr="006B2EBB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14:paraId="50892ED1" w14:textId="1D56E7E1" w:rsidR="00475ECA" w:rsidRPr="00F42DD1" w:rsidRDefault="00475ECA" w:rsidP="006B2EBB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  <w:rFonts w:hint="eastAsia"/>
                    </w:rPr>
                    <w:lastRenderedPageBreak/>
                    <w:t>压力</w:t>
                  </w:r>
                  <w:r>
                    <w:rPr>
                      <w:rStyle w:val="Strong"/>
                      <w:rFonts w:hint="eastAsia"/>
                    </w:rPr>
                    <w:t>-4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14:paraId="39D5EC1B" w14:textId="1E12D57E" w:rsidR="00475ECA" w:rsidRPr="006208CB" w:rsidRDefault="00475ECA" w:rsidP="006B2EBB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 wp14:anchorId="539510EC" wp14:editId="3BDF4706">
                        <wp:extent cx="1907540" cy="1224915"/>
                        <wp:effectExtent l="0" t="0" r="0" b="0"/>
                        <wp:docPr id="46" name="图片 4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6" name=""/>
                                <pic:cNvPicPr/>
                              </pic:nvPicPr>
                              <pic:blipFill>
                                <a:blip r:embed="rId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2249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096"/>
                    <w:gridCol w:w="2602"/>
                  </w:tblGrid>
                  <w:tr w:rsidR="00475ECA" w14:paraId="1B6B006A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5ECF9C07" w14:textId="70CFF8F2" w:rsidR="00475ECA" w:rsidRPr="00BE6656" w:rsidRDefault="00475ECA" w:rsidP="006B2EBB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5DA198AD" w14:textId="758E4BA1" w:rsidR="00475ECA" w:rsidRPr="00B77EA3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4 face(s)</w:t>
                        </w:r>
                      </w:p>
                    </w:tc>
                  </w:tr>
                  <w:tr w:rsidR="00475ECA" w14:paraId="388356D3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475AD56A" w14:textId="21A6AFAD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02BA19FB" w14:textId="12AE5438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Normal to selected face</w:t>
                        </w:r>
                      </w:p>
                    </w:tc>
                  </w:tr>
                  <w:tr w:rsidR="00475ECA" w14:paraId="331928C6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24F39D3D" w14:textId="673DFF28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Value: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30E3ED73" w14:textId="50728975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0.12</w:t>
                        </w:r>
                      </w:p>
                    </w:tc>
                  </w:tr>
                  <w:tr w:rsidR="00475ECA" w14:paraId="0E9D125E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823C293" w14:textId="3AD66190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3EEC69A1" w14:textId="4D699ABE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N/mm^2 (MPa)</w:t>
                        </w:r>
                      </w:p>
                    </w:tc>
                  </w:tr>
                  <w:tr w:rsidR="00475ECA" w14:paraId="6DE6CF99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79D06EF4" w14:textId="4AB70D3A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Phase Angle: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C3D7CBA" w14:textId="6B835298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  <w:tr w:rsidR="00475ECA" w14:paraId="1202C9C8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849BEA2" w14:textId="1003C704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70233706" w14:textId="7BF69142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deg</w:t>
                        </w:r>
                      </w:p>
                    </w:tc>
                  </w:tr>
                </w:tbl>
                <w:p w14:paraId="72FB94A2" w14:textId="77777777" w:rsidR="00475ECA" w:rsidRDefault="00475ECA" w:rsidP="006B2EBB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</w:rPr>
                  </w:pPr>
                </w:p>
              </w:tc>
            </w:tr>
            <w:tr w:rsidR="00475ECA" w14:paraId="04263E4A" w14:textId="77777777" w:rsidTr="006B2E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14:paraId="6D28E9B3" w14:textId="62B3BC8C" w:rsidR="00475ECA" w:rsidRPr="00F42DD1" w:rsidRDefault="00475ECA" w:rsidP="006B2EBB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  <w:rFonts w:hint="eastAsia"/>
                    </w:rPr>
                    <w:t>压力</w:t>
                  </w:r>
                  <w:r>
                    <w:rPr>
                      <w:rStyle w:val="Strong"/>
                      <w:rFonts w:hint="eastAsia"/>
                    </w:rPr>
                    <w:t>-5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14:paraId="559A65DF" w14:textId="41BC71DF" w:rsidR="00475ECA" w:rsidRPr="006208CB" w:rsidRDefault="00475ECA" w:rsidP="006B2EB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 wp14:anchorId="75694842" wp14:editId="2A4889E8">
                        <wp:extent cx="1907540" cy="1224915"/>
                        <wp:effectExtent l="0" t="0" r="0" b="0"/>
                        <wp:docPr id="47" name="图片 4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7" name=""/>
                                <pic:cNvPicPr/>
                              </pic:nvPicPr>
                              <pic:blipFill>
                                <a:blip r:embed="rId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2249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096"/>
                    <w:gridCol w:w="2602"/>
                  </w:tblGrid>
                  <w:tr w:rsidR="00475ECA" w14:paraId="4144BEDB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1F4300F1" w14:textId="37A1C006" w:rsidR="00475ECA" w:rsidRPr="00BE6656" w:rsidRDefault="00475ECA" w:rsidP="006B2EBB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6887EABA" w14:textId="5350753A" w:rsidR="00475ECA" w:rsidRPr="00B77EA3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4 face(s)</w:t>
                        </w:r>
                      </w:p>
                    </w:tc>
                  </w:tr>
                  <w:tr w:rsidR="00475ECA" w14:paraId="2BC6831C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3FF58680" w14:textId="79A0827D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935B0A5" w14:textId="1DBAF3E4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Normal to selected face</w:t>
                        </w:r>
                      </w:p>
                    </w:tc>
                  </w:tr>
                  <w:tr w:rsidR="00475ECA" w14:paraId="7C56A080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7B427B00" w14:textId="22585107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Value: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075A563" w14:textId="31293D34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0.12</w:t>
                        </w:r>
                      </w:p>
                    </w:tc>
                  </w:tr>
                  <w:tr w:rsidR="00475ECA" w14:paraId="1238C26E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16A9B080" w14:textId="26879F19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06E4CA7D" w14:textId="3BEF5135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N/mm^2 (MPa)</w:t>
                        </w:r>
                      </w:p>
                    </w:tc>
                  </w:tr>
                  <w:tr w:rsidR="00475ECA" w14:paraId="16BDFEDF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7D8D9A36" w14:textId="11E76C35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Phase Angle: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3C62009B" w14:textId="762EF3C2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  <w:tr w:rsidR="00475ECA" w14:paraId="46D11087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08824AC3" w14:textId="5D73F810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097ACB2C" w14:textId="450062AA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deg</w:t>
                        </w:r>
                      </w:p>
                    </w:tc>
                  </w:tr>
                </w:tbl>
                <w:p w14:paraId="055AB6DF" w14:textId="77777777" w:rsidR="00475ECA" w:rsidRDefault="00475ECA" w:rsidP="006B2EB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</w:rPr>
                  </w:pPr>
                </w:p>
              </w:tc>
            </w:tr>
            <w:tr w:rsidR="00475ECA" w14:paraId="4AB5ECE4" w14:textId="77777777" w:rsidTr="006B2EBB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14:paraId="4A3055FA" w14:textId="3ED777EC" w:rsidR="00475ECA" w:rsidRPr="00F42DD1" w:rsidRDefault="00475ECA" w:rsidP="006B2EBB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  <w:rFonts w:hint="eastAsia"/>
                    </w:rPr>
                    <w:t>压力</w:t>
                  </w:r>
                  <w:r>
                    <w:rPr>
                      <w:rStyle w:val="Strong"/>
                      <w:rFonts w:hint="eastAsia"/>
                    </w:rPr>
                    <w:t>-6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14:paraId="3B5F4165" w14:textId="0C462A03" w:rsidR="00475ECA" w:rsidRPr="006208CB" w:rsidRDefault="00475ECA" w:rsidP="006B2EBB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 wp14:anchorId="7AC65DFF" wp14:editId="537AD4F4">
                        <wp:extent cx="1907540" cy="1224915"/>
                        <wp:effectExtent l="0" t="0" r="0" b="0"/>
                        <wp:docPr id="48" name="图片 4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" name=""/>
                                <pic:cNvPicPr/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2249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096"/>
                    <w:gridCol w:w="2602"/>
                  </w:tblGrid>
                  <w:tr w:rsidR="00475ECA" w14:paraId="6CBA067B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505C96E8" w14:textId="425CB5A3" w:rsidR="00475ECA" w:rsidRPr="00BE6656" w:rsidRDefault="00475ECA" w:rsidP="006B2EBB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0B162C9C" w14:textId="79B10FFE" w:rsidR="00475ECA" w:rsidRPr="00B77EA3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8 face(s)</w:t>
                        </w:r>
                      </w:p>
                    </w:tc>
                  </w:tr>
                  <w:tr w:rsidR="00475ECA" w14:paraId="0A06660D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2E10895E" w14:textId="3285C1FD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B72B13E" w14:textId="506FC267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Normal to selected face</w:t>
                        </w:r>
                      </w:p>
                    </w:tc>
                  </w:tr>
                  <w:tr w:rsidR="00475ECA" w14:paraId="76B42DA5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5677BD3B" w14:textId="7947FC70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Value: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AA35301" w14:textId="59AC4B4C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0.12</w:t>
                        </w:r>
                      </w:p>
                    </w:tc>
                  </w:tr>
                  <w:tr w:rsidR="00475ECA" w14:paraId="5AB55F6D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28E753FE" w14:textId="7B1AC1A5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D8DF9CF" w14:textId="4C83CA1B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N/mm^2 (MPa)</w:t>
                        </w:r>
                      </w:p>
                    </w:tc>
                  </w:tr>
                  <w:tr w:rsidR="00475ECA" w14:paraId="76AEABE7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14BC3DEF" w14:textId="2605C2E4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Phase Angle: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14A0C4E8" w14:textId="461275FA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  <w:tr w:rsidR="00475ECA" w14:paraId="06647C2C" w14:textId="77777777" w:rsidTr="006B2EBB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13DBF56C" w14:textId="57FC452D" w:rsidR="00475ECA" w:rsidRDefault="00475ECA" w:rsidP="006B2EBB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Units: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7862EE7F" w14:textId="03F6BB19" w:rsidR="00475ECA" w:rsidRDefault="00475ECA" w:rsidP="006B2EB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deg</w:t>
                        </w:r>
                      </w:p>
                    </w:tc>
                  </w:tr>
                </w:tbl>
                <w:p w14:paraId="37978429" w14:textId="77777777" w:rsidR="00475ECA" w:rsidRDefault="00475ECA" w:rsidP="006B2EBB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</w:rPr>
                  </w:pPr>
                </w:p>
              </w:tc>
            </w:tr>
          </w:tbl>
          <w:p w14:paraId="7D41AEEC" w14:textId="64FAE9FF" w:rsidR="005273D5" w:rsidRDefault="005273D5" w:rsidP="000A7C6B">
            <w:pPr>
              <w:rPr>
                <w:rStyle w:val="Strong"/>
                <w:lang w:eastAsia="zh-CN"/>
              </w:rPr>
            </w:pPr>
          </w:p>
        </w:tc>
      </w:tr>
    </w:tbl>
    <w:p w14:paraId="50C9393F" w14:textId="77777777" w:rsidR="00132707" w:rsidRDefault="00132707" w:rsidP="00132707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6"/>
      </w:tblGrid>
      <w:tr w:rsidR="00132707" w14:paraId="412190FA" w14:textId="77777777" w:rsidTr="005B3D16">
        <w:tc>
          <w:tcPr>
            <w:tcW w:w="11016" w:type="dxa"/>
          </w:tcPr>
          <w:p w14:paraId="52A5FC0E" w14:textId="6B56354A" w:rsidR="00132707" w:rsidRDefault="00132707" w:rsidP="000A7C6B">
            <w:pPr>
              <w:pStyle w:val="Heading1"/>
            </w:pPr>
            <w:r>
              <w:br w:type="page"/>
            </w:r>
            <w:bookmarkStart w:id="13" w:name="_Toc223367960"/>
            <w:r w:rsidR="00475ECA">
              <w:t>Connector Definitions</w:t>
            </w:r>
            <w:bookmarkEnd w:id="13"/>
          </w:p>
          <w:p w14:paraId="3B052CB7" w14:textId="654756BC" w:rsidR="00132707" w:rsidRDefault="00475ECA" w:rsidP="000A7C6B">
            <w:pPr>
              <w:rPr>
                <w:lang w:eastAsia="zh-CN"/>
              </w:rPr>
            </w:pPr>
            <w:r>
              <w:t>No Data</w:t>
            </w:r>
          </w:p>
          <w:p w14:paraId="50912DB7" w14:textId="08EFD014" w:rsidR="00EF37BF" w:rsidRPr="009C0A33" w:rsidRDefault="00EF37BF" w:rsidP="000A7C6B"/>
          <w:p w14:paraId="02733392" w14:textId="77777777" w:rsidR="000F2729" w:rsidRDefault="000F2729" w:rsidP="000A7C6B"/>
          <w:p w14:paraId="188E10F4" w14:textId="730E4D14" w:rsidR="00E12C21" w:rsidRDefault="00E12C21" w:rsidP="000A7C6B"/>
          <w:p w14:paraId="7904DC35" w14:textId="77777777" w:rsidR="00D72EE8" w:rsidRDefault="00D72EE8" w:rsidP="00D72EE8"/>
          <w:p w14:paraId="4A80C434" w14:textId="06AFF2DA" w:rsidR="00D72EE8" w:rsidRPr="009C0A33" w:rsidRDefault="00D72EE8" w:rsidP="00D72EE8"/>
          <w:p w14:paraId="28618B16" w14:textId="626DEA45" w:rsidR="00132707" w:rsidRDefault="00132707" w:rsidP="000A7C6B">
            <w:pPr>
              <w:rPr>
                <w:lang w:eastAsia="zh-CN"/>
              </w:rPr>
            </w:pPr>
          </w:p>
        </w:tc>
      </w:tr>
    </w:tbl>
    <w:p w14:paraId="3FC39353" w14:textId="77777777" w:rsidR="00104BD8" w:rsidRDefault="00104BD8" w:rsidP="006936A0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1016"/>
      </w:tblGrid>
      <w:tr w:rsidR="00104BD8" w14:paraId="1DE2B97E" w14:textId="77777777" w:rsidTr="00213D4E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522BD607" w14:textId="5D2663B1" w:rsidR="00104BD8" w:rsidRDefault="00475ECA" w:rsidP="00475ECA">
            <w:pPr>
              <w:pStyle w:val="Heading1"/>
            </w:pPr>
            <w:bookmarkStart w:id="14" w:name="_Toc223367961"/>
            <w:r>
              <w:lastRenderedPageBreak/>
              <w:t>Interaction Information</w:t>
            </w:r>
            <w:bookmarkEnd w:id="14"/>
          </w:p>
          <w:p w14:paraId="76BEA2CE" w14:textId="77777777" w:rsidR="00104BD8" w:rsidRPr="000B04D4" w:rsidRDefault="00104BD8" w:rsidP="000A7C6B"/>
          <w:tbl>
            <w:tblPr>
              <w:tblStyle w:val="LightGrid-Accent11"/>
              <w:tblW w:w="0" w:type="auto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20"/>
              <w:gridCol w:w="4067"/>
              <w:gridCol w:w="4067"/>
            </w:tblGrid>
            <w:tr w:rsidR="002B4DE8" w14:paraId="1670AFDA" w14:textId="77777777" w:rsidTr="00213D4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20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0A78B7FE" w14:textId="754018F3" w:rsidR="002B4DE8" w:rsidRDefault="00475ECA" w:rsidP="00C16188">
                  <w:pPr>
                    <w:jc w:val="center"/>
                  </w:pPr>
                  <w:r>
                    <w:t>Interaction</w:t>
                  </w:r>
                </w:p>
              </w:tc>
              <w:tc>
                <w:tcPr>
                  <w:tcW w:w="4067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54374830" w14:textId="19022FA4" w:rsidR="002B4DE8" w:rsidRDefault="00475ECA" w:rsidP="00C1618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Interaction Image</w:t>
                  </w:r>
                </w:p>
              </w:tc>
              <w:tc>
                <w:tcPr>
                  <w:tcW w:w="4067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67D94D20" w14:textId="551408A3" w:rsidR="002B4DE8" w:rsidRDefault="00475ECA" w:rsidP="00C1618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Interaction Properties</w:t>
                  </w:r>
                </w:p>
              </w:tc>
            </w:tr>
            <w:tr w:rsidR="002B4DE8" w14:paraId="496C5391" w14:textId="77777777" w:rsidTr="003F226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2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7C16EEE5" w14:textId="12C82F97" w:rsidR="002B4DE8" w:rsidRPr="00211C62" w:rsidRDefault="00475ECA" w:rsidP="00C16188">
                  <w:pPr>
                    <w:jc w:val="center"/>
                    <w:rPr>
                      <w:rFonts w:asciiTheme="minorHAnsi" w:hAnsiTheme="minorHAnsi"/>
                      <w:b w:val="0"/>
                    </w:rPr>
                  </w:pPr>
                  <w:r>
                    <w:rPr>
                      <w:rFonts w:asciiTheme="minorHAnsi" w:hAnsiTheme="minorHAnsi" w:hint="eastAsia"/>
                      <w:b w:val="0"/>
                    </w:rPr>
                    <w:t>全局交互</w:t>
                  </w:r>
                </w:p>
              </w:tc>
              <w:tc>
                <w:tcPr>
                  <w:tcW w:w="406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4F81BD" w:themeColor="accent1"/>
                  </w:tcBorders>
                  <w:shd w:val="clear" w:color="auto" w:fill="auto"/>
                  <w:vAlign w:val="center"/>
                </w:tcPr>
                <w:p w14:paraId="16D7C9F2" w14:textId="18181BC1" w:rsidR="002B4DE8" w:rsidRPr="000B04D4" w:rsidRDefault="00475ECA" w:rsidP="00C1618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noProof/>
                    </w:rPr>
                    <w:drawing>
                      <wp:inline distT="0" distB="0" distL="0" distR="0" wp14:anchorId="6FED6AC4" wp14:editId="4D58672C">
                        <wp:extent cx="2445385" cy="1570355"/>
                        <wp:effectExtent l="0" t="0" r="0" b="0"/>
                        <wp:docPr id="49" name="图片 4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" name=""/>
                                <pic:cNvPicPr/>
                              </pic:nvPicPr>
                              <pic:blipFill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45385" cy="15703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67" w:type="dxa"/>
                  <w:tcBorders>
                    <w:top w:val="single" w:sz="18" w:space="0" w:color="548DD4" w:themeColor="text2" w:themeTint="99"/>
                    <w:left w:val="single" w:sz="18" w:space="0" w:color="4F81BD" w:themeColor="accent1"/>
                    <w:bottom w:val="single" w:sz="18" w:space="0" w:color="548DD4" w:themeColor="text2" w:themeTint="99"/>
                    <w:right w:val="single" w:sz="18" w:space="0" w:color="4F81BD" w:themeColor="accent1"/>
                  </w:tcBorders>
                  <w:shd w:val="clear" w:color="auto" w:fill="auto"/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2093"/>
                    <w:gridCol w:w="1758"/>
                  </w:tblGrid>
                  <w:tr w:rsidR="0017091B" w14:paraId="4ED3195B" w14:textId="77777777" w:rsidTr="004F6DE4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6F6AFB0A" w14:textId="75668EF0" w:rsidR="0017091B" w:rsidRPr="00BE6656" w:rsidRDefault="00475ECA" w:rsidP="004F6DE4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762D9C53" w14:textId="7A867ACE" w:rsidR="0017091B" w:rsidRPr="00BE6656" w:rsidRDefault="00475ECA" w:rsidP="004F6DE4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</w:rPr>
                          <w:t>Bonded</w:t>
                        </w:r>
                      </w:p>
                    </w:tc>
                  </w:tr>
                  <w:tr w:rsidR="00475ECA" w14:paraId="009C611A" w14:textId="77777777" w:rsidTr="004F6DE4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4F0BB607" w14:textId="0A45DEC4" w:rsidR="00475ECA" w:rsidRDefault="00475ECA" w:rsidP="004F6DE4">
                        <w:pPr>
                          <w:jc w:val="right"/>
                        </w:pPr>
                        <w:r>
                          <w:t>Components: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0F531013" w14:textId="357FC126" w:rsidR="00475ECA" w:rsidRDefault="00475ECA" w:rsidP="004F6DE4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</w:rPr>
                          <w:t>1 component(s)</w:t>
                        </w:r>
                      </w:p>
                    </w:tc>
                  </w:tr>
                  <w:tr w:rsidR="00475ECA" w14:paraId="1671AEE9" w14:textId="77777777" w:rsidTr="004F6DE4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1D471C11" w14:textId="224FD266" w:rsidR="00475ECA" w:rsidRDefault="00475ECA" w:rsidP="004F6DE4">
                        <w:pPr>
                          <w:jc w:val="right"/>
                        </w:pPr>
                        <w:r>
                          <w:t>Options: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C0C7F05" w14:textId="6B475DE8" w:rsidR="00475ECA" w:rsidRDefault="00475ECA" w:rsidP="004F6DE4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</w:rPr>
                          <w:t>Independent mesh</w:t>
                        </w:r>
                      </w:p>
                    </w:tc>
                  </w:tr>
                </w:tbl>
                <w:p w14:paraId="1380A5FB" w14:textId="77777777" w:rsidR="00213D4E" w:rsidRPr="00211C62" w:rsidRDefault="00213D4E" w:rsidP="0017091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</w:p>
              </w:tc>
            </w:tr>
          </w:tbl>
          <w:p w14:paraId="75D302B1" w14:textId="224B4A75" w:rsidR="00104BD8" w:rsidRDefault="00104BD8" w:rsidP="000A7C6B">
            <w:pPr>
              <w:rPr>
                <w:rStyle w:val="A3"/>
                <w:lang w:eastAsia="zh-CN"/>
              </w:rPr>
            </w:pPr>
          </w:p>
          <w:p w14:paraId="3B1B3590" w14:textId="77777777" w:rsidR="00104BD8" w:rsidRDefault="00104BD8" w:rsidP="000A7C6B"/>
        </w:tc>
      </w:tr>
    </w:tbl>
    <w:p w14:paraId="1DF2EAFF" w14:textId="77777777" w:rsidR="00A61A59" w:rsidRDefault="00A61A59" w:rsidP="006936A0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1016"/>
      </w:tblGrid>
      <w:tr w:rsidR="00A61A59" w14:paraId="78C2794F" w14:textId="77777777" w:rsidTr="00A14EA8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0B2DF269" w14:textId="2E0A7130" w:rsidR="00A61A59" w:rsidRDefault="00475ECA" w:rsidP="000A7C6B">
            <w:pPr>
              <w:pStyle w:val="Heading1"/>
            </w:pPr>
            <w:bookmarkStart w:id="15" w:name="_Toc223367962"/>
            <w:r>
              <w:lastRenderedPageBreak/>
              <w:t>Mesh information</w:t>
            </w:r>
            <w:bookmarkEnd w:id="15"/>
          </w:p>
          <w:tbl>
            <w:tblPr>
              <w:tblStyle w:val="MediumList1-Accent11"/>
              <w:tblW w:w="0" w:type="auto"/>
              <w:tblLayout w:type="fixed"/>
              <w:tblLook w:val="0480" w:firstRow="0" w:lastRow="0" w:firstColumn="1" w:lastColumn="0" w:noHBand="0" w:noVBand="1"/>
            </w:tblPr>
            <w:tblGrid>
              <w:gridCol w:w="5392"/>
              <w:gridCol w:w="5393"/>
            </w:tblGrid>
            <w:tr w:rsidR="00A9531D" w14:paraId="7B7AD145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CB95B57" w14:textId="14E09622" w:rsidR="00A9531D" w:rsidRDefault="00475ECA" w:rsidP="00C16188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DF21775" w14:textId="32EA2F67" w:rsidR="00A9531D" w:rsidRDefault="00475ECA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Solid Mesh</w:t>
                  </w:r>
                </w:p>
              </w:tc>
            </w:tr>
            <w:tr w:rsidR="00475ECA" w14:paraId="4CB9CC9F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320CCD4" w14:textId="0EEBD37F" w:rsidR="00475ECA" w:rsidRDefault="00475ECA" w:rsidP="00C16188">
                  <w:r>
                    <w:t xml:space="preserve">Mesher Used: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C5ED262" w14:textId="081D598D" w:rsidR="00475ECA" w:rsidRDefault="00475ECA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Blended curvature-based mesh</w:t>
                  </w:r>
                </w:p>
              </w:tc>
            </w:tr>
            <w:tr w:rsidR="00475ECA" w14:paraId="205ECC8C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81FE823" w14:textId="6FD9D0C7" w:rsidR="00475ECA" w:rsidRDefault="00475ECA" w:rsidP="00C16188">
                  <w:r>
                    <w:t>Jacobian points for High quality mesh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B19304D" w14:textId="122B4BCC" w:rsidR="00475ECA" w:rsidRDefault="00475ECA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16 Points</w:t>
                  </w:r>
                </w:p>
              </w:tc>
            </w:tr>
            <w:tr w:rsidR="00475ECA" w14:paraId="0C2437EE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15372A4" w14:textId="648267D8" w:rsidR="00475ECA" w:rsidRDefault="00475ECA" w:rsidP="00C16188">
                  <w:r>
                    <w:t>Maximum element size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961E894" w14:textId="79D6C71F" w:rsidR="00475ECA" w:rsidRDefault="00475ECA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287.567 mm</w:t>
                  </w:r>
                </w:p>
              </w:tc>
            </w:tr>
            <w:tr w:rsidR="00475ECA" w14:paraId="06A2166D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D8EE510" w14:textId="1342F4CB" w:rsidR="00475ECA" w:rsidRDefault="00475ECA" w:rsidP="00C16188">
                  <w:r>
                    <w:t>Minimum element size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DF68D93" w14:textId="0AB5D522" w:rsidR="00475ECA" w:rsidRDefault="00475ECA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95.8549 mm</w:t>
                  </w:r>
                </w:p>
              </w:tc>
            </w:tr>
            <w:tr w:rsidR="00475ECA" w14:paraId="0436036B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478742D" w14:textId="272DCDBB" w:rsidR="00475ECA" w:rsidRDefault="00475ECA" w:rsidP="00C16188">
                  <w:r>
                    <w:t>Mesh Quality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C0DB06D" w14:textId="233A38B5" w:rsidR="00475ECA" w:rsidRDefault="00475ECA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High</w:t>
                  </w:r>
                </w:p>
              </w:tc>
            </w:tr>
            <w:tr w:rsidR="00475ECA" w14:paraId="652DB05A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B4790B0" w14:textId="24D3517A" w:rsidR="00475ECA" w:rsidRDefault="00475ECA" w:rsidP="00C16188">
                  <w:r>
                    <w:t>Remesh failed parts independently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386606A" w14:textId="59E9748F" w:rsidR="00475ECA" w:rsidRDefault="00475ECA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475ECA" w14:paraId="4D53A5F5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78CD791" w14:textId="1D127CD3" w:rsidR="00475ECA" w:rsidRDefault="00475ECA" w:rsidP="00C16188">
                  <w:r>
                    <w:t>Reuse mesh for identical parts in an assembly (Blended curvature-based mesher only)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136C5EC" w14:textId="694B75CE" w:rsidR="00475ECA" w:rsidRDefault="00475ECA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</w:tbl>
          <w:p w14:paraId="31BB4851" w14:textId="77777777" w:rsidR="00690657" w:rsidRDefault="00690657" w:rsidP="00690657"/>
          <w:p w14:paraId="78D215D4" w14:textId="0A81CEB7" w:rsidR="00A9531D" w:rsidRPr="00690657" w:rsidRDefault="00475ECA" w:rsidP="00690657">
            <w:pPr>
              <w:pStyle w:val="Heading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Mesh information - Details</w:t>
            </w:r>
          </w:p>
          <w:tbl>
            <w:tblPr>
              <w:tblStyle w:val="MediumList1-Accent11"/>
              <w:tblW w:w="10785" w:type="dxa"/>
              <w:tblLayout w:type="fixed"/>
              <w:tblLook w:val="0480" w:firstRow="0" w:lastRow="0" w:firstColumn="1" w:lastColumn="0" w:noHBand="0" w:noVBand="1"/>
            </w:tblPr>
            <w:tblGrid>
              <w:gridCol w:w="5392"/>
              <w:gridCol w:w="5393"/>
            </w:tblGrid>
            <w:tr w:rsidR="007107BE" w14:paraId="1F088C29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E9C4E04" w14:textId="2509873C" w:rsidR="007107BE" w:rsidRDefault="00475ECA" w:rsidP="00C16188">
                  <w:r>
                    <w:t>Total Nodes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D69CDCA" w14:textId="04E5473F" w:rsidR="007107BE" w:rsidRDefault="00475ECA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33721</w:t>
                  </w:r>
                </w:p>
              </w:tc>
            </w:tr>
            <w:tr w:rsidR="00475ECA" w14:paraId="7B77F42A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E4AF2DB" w14:textId="43DEFAA0" w:rsidR="00475ECA" w:rsidRDefault="00475ECA" w:rsidP="00C16188">
                  <w:r>
                    <w:t>Total Elements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C53873D" w14:textId="5C41A045" w:rsidR="00475ECA" w:rsidRDefault="00475ECA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15433</w:t>
                  </w:r>
                </w:p>
              </w:tc>
            </w:tr>
            <w:tr w:rsidR="00475ECA" w14:paraId="028A21CA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10BA203" w14:textId="083EE1A2" w:rsidR="00475ECA" w:rsidRDefault="00475ECA" w:rsidP="00C16188">
                  <w:r>
                    <w:t>Maximum Aspect Ratio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6533E4E" w14:textId="6F62AD83" w:rsidR="00475ECA" w:rsidRDefault="00475ECA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5,572.6</w:t>
                  </w:r>
                </w:p>
              </w:tc>
            </w:tr>
            <w:tr w:rsidR="00475ECA" w14:paraId="048F4EB8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D3040AB" w14:textId="08CBAD1B" w:rsidR="00475ECA" w:rsidRDefault="00475ECA" w:rsidP="00C16188">
                  <w:r>
                    <w:t>% of elements with Aspect Ratio &lt; 3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F2DA13C" w14:textId="08BCAA7F" w:rsidR="00475ECA" w:rsidRDefault="00475ECA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0</w:t>
                  </w:r>
                </w:p>
              </w:tc>
            </w:tr>
            <w:tr w:rsidR="00475ECA" w14:paraId="377A0EDA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A705E4C" w14:textId="60989CFB" w:rsidR="00475ECA" w:rsidRDefault="00475ECA" w:rsidP="00C16188">
                  <w:r>
                    <w:t>Percentage of elements with Aspect Ratio &gt; 10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3DE6FF5" w14:textId="59CB3694" w:rsidR="00475ECA" w:rsidRDefault="00475ECA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99</w:t>
                  </w:r>
                </w:p>
              </w:tc>
            </w:tr>
            <w:tr w:rsidR="00475ECA" w14:paraId="507CE003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D415FA4" w14:textId="61AAA609" w:rsidR="00475ECA" w:rsidRDefault="00475ECA" w:rsidP="00C16188">
                  <w:r>
                    <w:t>Percentage of distorted elements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FFEE3FA" w14:textId="6AB08407" w:rsidR="00475ECA" w:rsidRDefault="00475ECA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0</w:t>
                  </w:r>
                </w:p>
              </w:tc>
            </w:tr>
            <w:tr w:rsidR="00475ECA" w14:paraId="26303D48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B31D90F" w14:textId="23ABAA01" w:rsidR="00475ECA" w:rsidRDefault="00475ECA" w:rsidP="00C16188">
                  <w:r>
                    <w:t xml:space="preserve">Time to complete mesh(hh;mm;ss):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1260C9F3" w14:textId="0BA5C0B5" w:rsidR="00475ECA" w:rsidRDefault="00475ECA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00:00:16</w:t>
                  </w:r>
                </w:p>
              </w:tc>
            </w:tr>
            <w:tr w:rsidR="00475ECA" w14:paraId="5A101EE8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F0862A3" w14:textId="377E8C70" w:rsidR="00475ECA" w:rsidRDefault="00475ECA" w:rsidP="00C16188">
                  <w:r>
                    <w:t xml:space="preserve">Computer name: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FBCD3A5" w14:textId="0CDE7C95" w:rsidR="00475ECA" w:rsidRDefault="00475ECA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OS202507</w:t>
                  </w:r>
                </w:p>
              </w:tc>
            </w:tr>
          </w:tbl>
          <w:p w14:paraId="3C1011D3" w14:textId="30E406F7" w:rsidR="002F5299" w:rsidRDefault="002F5299" w:rsidP="00690657">
            <w:pPr>
              <w:pStyle w:val="Heading2"/>
              <w:rPr>
                <w:sz w:val="24"/>
                <w:szCs w:val="24"/>
                <w:lang w:eastAsia="zh-CN"/>
              </w:rPr>
            </w:pPr>
          </w:p>
          <w:p w14:paraId="6DA33A54" w14:textId="3DA4113E" w:rsidR="00A61A59" w:rsidRDefault="00475ECA" w:rsidP="00475ECA">
            <w:pPr>
              <w:pStyle w:val="Heading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Mesh Quality Plots</w:t>
            </w:r>
          </w:p>
          <w:tbl>
            <w:tblPr>
              <w:tblStyle w:val="LightGrid-Accent11"/>
              <w:tblW w:w="5000" w:type="pct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88"/>
              <w:gridCol w:w="2688"/>
              <w:gridCol w:w="2689"/>
              <w:gridCol w:w="2689"/>
            </w:tblGrid>
            <w:tr w:rsidR="00475ECA" w14:paraId="2B9552A2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250" w:type="pct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AEEF3" w:themeFill="accent5" w:themeFillTint="33"/>
                  <w:vAlign w:val="center"/>
                </w:tcPr>
                <w:p w14:paraId="6B3D25D5" w14:textId="754DC5A9" w:rsidR="00475ECA" w:rsidRDefault="00475ECA" w:rsidP="00475ECA">
                  <w:pPr>
                    <w:jc w:val="center"/>
                  </w:pPr>
                  <w:r>
                    <w:t>Name</w:t>
                  </w:r>
                </w:p>
              </w:tc>
              <w:tc>
                <w:tcPr>
                  <w:tcW w:w="1250" w:type="pct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AEEF3" w:themeFill="accent5" w:themeFillTint="33"/>
                  <w:vAlign w:val="center"/>
                </w:tcPr>
                <w:p w14:paraId="23E14D26" w14:textId="24F734F5" w:rsidR="00475ECA" w:rsidRDefault="00475ECA" w:rsidP="00475EC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  <w:tc>
                <w:tcPr>
                  <w:tcW w:w="1250" w:type="pct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AEEF3" w:themeFill="accent5" w:themeFillTint="33"/>
                  <w:vAlign w:val="center"/>
                </w:tcPr>
                <w:p w14:paraId="15596C85" w14:textId="25DD2FC3" w:rsidR="00475ECA" w:rsidRDefault="00475ECA" w:rsidP="00475EC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1250" w:type="pct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AEEF3" w:themeFill="accent5" w:themeFillTint="33"/>
                  <w:vAlign w:val="center"/>
                </w:tcPr>
                <w:p w14:paraId="22A4E942" w14:textId="4CA6D658" w:rsidR="00475ECA" w:rsidRDefault="00475ECA" w:rsidP="00475EC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475ECA" w14:paraId="0FFF78B4" w14:textId="77777777" w:rsidTr="006B2E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250" w:type="pct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1A8FD989" w14:textId="55AB451A" w:rsidR="00475ECA" w:rsidRPr="004D2956" w:rsidRDefault="00475ECA" w:rsidP="00475ECA">
                  <w:pPr>
                    <w:jc w:val="center"/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品质</w:t>
                  </w: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50" w:type="pct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1B991797" w14:textId="20D10594" w:rsidR="00475ECA" w:rsidRPr="004D2956" w:rsidRDefault="00475ECA" w:rsidP="00475EC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Mesh</w:t>
                  </w:r>
                </w:p>
              </w:tc>
              <w:tc>
                <w:tcPr>
                  <w:tcW w:w="1250" w:type="pct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5B2AC5E2" w14:textId="738B6AFA" w:rsidR="00475ECA" w:rsidRPr="004D2956" w:rsidRDefault="00475ECA" w:rsidP="00475EC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50" w:type="pct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12F65AA0" w14:textId="358E8F4F" w:rsidR="00475ECA" w:rsidRPr="004D2956" w:rsidRDefault="00475ECA" w:rsidP="00475EC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</w:t>
                  </w:r>
                </w:p>
              </w:tc>
            </w:tr>
            <w:tr w:rsidR="00475ECA" w14:paraId="7DA55D88" w14:textId="77777777" w:rsidTr="006B2E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000" w:type="pct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56C65D4B" w14:textId="7E240A95" w:rsidR="00475ECA" w:rsidRDefault="00475ECA" w:rsidP="00475ECA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47B6F056" wp14:editId="27F89FC7">
                        <wp:extent cx="6691630" cy="3443605"/>
                        <wp:effectExtent l="0" t="0" r="0" b="4445"/>
                        <wp:docPr id="50" name="图片 5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0" name=""/>
                                <pic:cNvPicPr/>
                              </pic:nvPicPr>
                              <pic:blipFill>
                                <a:blip r:embed="rId5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91630" cy="3443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2F5E02A" w14:textId="5CE95D18" w:rsidR="00475ECA" w:rsidRPr="004D2956" w:rsidRDefault="00475ECA" w:rsidP="00475EC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装配体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静应力分析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 xml:space="preserve"> 1-Quality-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品质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</w:tc>
            </w:tr>
          </w:tbl>
          <w:p w14:paraId="71E4A28E" w14:textId="77777777" w:rsidR="00475ECA" w:rsidRDefault="00475ECA" w:rsidP="00475ECA"/>
          <w:tbl>
            <w:tblPr>
              <w:tblStyle w:val="LightGrid-Accent11"/>
              <w:tblW w:w="5000" w:type="pct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88"/>
              <w:gridCol w:w="2688"/>
              <w:gridCol w:w="2689"/>
              <w:gridCol w:w="2689"/>
            </w:tblGrid>
            <w:tr w:rsidR="00475ECA" w14:paraId="0A8EADE0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250" w:type="pct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AEEF3" w:themeFill="accent5" w:themeFillTint="33"/>
                  <w:vAlign w:val="center"/>
                </w:tcPr>
                <w:p w14:paraId="2C9FB1C5" w14:textId="048844FB" w:rsidR="00475ECA" w:rsidRDefault="00475ECA" w:rsidP="00475ECA">
                  <w:pPr>
                    <w:jc w:val="center"/>
                  </w:pPr>
                  <w:r>
                    <w:t>Name</w:t>
                  </w:r>
                </w:p>
              </w:tc>
              <w:tc>
                <w:tcPr>
                  <w:tcW w:w="1250" w:type="pct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AEEF3" w:themeFill="accent5" w:themeFillTint="33"/>
                  <w:vAlign w:val="center"/>
                </w:tcPr>
                <w:p w14:paraId="0573A810" w14:textId="5BC8FEAF" w:rsidR="00475ECA" w:rsidRDefault="00475ECA" w:rsidP="00475EC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  <w:tc>
                <w:tcPr>
                  <w:tcW w:w="1250" w:type="pct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AEEF3" w:themeFill="accent5" w:themeFillTint="33"/>
                  <w:vAlign w:val="center"/>
                </w:tcPr>
                <w:p w14:paraId="41032AF4" w14:textId="3BE90402" w:rsidR="00475ECA" w:rsidRDefault="00475ECA" w:rsidP="00475EC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1250" w:type="pct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AEEF3" w:themeFill="accent5" w:themeFillTint="33"/>
                  <w:vAlign w:val="center"/>
                </w:tcPr>
                <w:p w14:paraId="3193B4DF" w14:textId="6EAF52C7" w:rsidR="00475ECA" w:rsidRDefault="00475ECA" w:rsidP="00475EC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475ECA" w14:paraId="785DE18E" w14:textId="77777777" w:rsidTr="006B2E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250" w:type="pct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1EB11C34" w14:textId="59D20878" w:rsidR="00475ECA" w:rsidRPr="004D2956" w:rsidRDefault="00475ECA" w:rsidP="00475ECA">
                  <w:pPr>
                    <w:jc w:val="center"/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诊断</w:t>
                  </w: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250" w:type="pct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0B93C8B7" w14:textId="1893A7EB" w:rsidR="00475ECA" w:rsidRPr="004D2956" w:rsidRDefault="00475ECA" w:rsidP="00475EC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Mesh Quality Diagnostics : Element volume</w:t>
                  </w:r>
                </w:p>
              </w:tc>
              <w:tc>
                <w:tcPr>
                  <w:tcW w:w="1250" w:type="pct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077AC08B" w14:textId="77777777" w:rsidR="00475ECA" w:rsidRDefault="00475ECA" w:rsidP="00475EC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1.746e-09</w:t>
                  </w:r>
                </w:p>
                <w:p w14:paraId="3F87D572" w14:textId="0B395265" w:rsidR="00475ECA" w:rsidRPr="004D2956" w:rsidRDefault="00475ECA" w:rsidP="00475EC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1236</w:t>
                  </w:r>
                </w:p>
              </w:tc>
              <w:tc>
                <w:tcPr>
                  <w:tcW w:w="1250" w:type="pct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47D8E6DB" w14:textId="77777777" w:rsidR="00475ECA" w:rsidRDefault="00475ECA" w:rsidP="00475EC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3.702e-04</w:t>
                  </w:r>
                </w:p>
                <w:p w14:paraId="59143C65" w14:textId="671D307B" w:rsidR="00475ECA" w:rsidRPr="004D2956" w:rsidRDefault="00475ECA" w:rsidP="00475EC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14668</w:t>
                  </w:r>
                </w:p>
              </w:tc>
            </w:tr>
            <w:tr w:rsidR="00475ECA" w14:paraId="6A5509FA" w14:textId="77777777" w:rsidTr="006B2E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000" w:type="pct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44A2EFE2" w14:textId="3D2FC277" w:rsidR="00475ECA" w:rsidRDefault="00475ECA" w:rsidP="00475ECA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C441822" wp14:editId="71C1F2FF">
                        <wp:extent cx="6691630" cy="3443605"/>
                        <wp:effectExtent l="0" t="0" r="0" b="4445"/>
                        <wp:docPr id="51" name="图片 5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1" name=""/>
                                <pic:cNvPicPr/>
                              </pic:nvPicPr>
                              <pic:blipFill>
                                <a:blip r:embed="rId5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91630" cy="34436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9D98F23" w14:textId="25E4E80B" w:rsidR="00475ECA" w:rsidRPr="004D2956" w:rsidRDefault="00475ECA" w:rsidP="00475EC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装配体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静应力分析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 xml:space="preserve"> 1-Quality-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诊断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2</w:t>
                  </w:r>
                </w:p>
              </w:tc>
            </w:tr>
          </w:tbl>
          <w:p w14:paraId="2869AA99" w14:textId="78F1B697" w:rsidR="00A61A59" w:rsidRPr="00F077CB" w:rsidRDefault="00A61A59" w:rsidP="000A7C6B">
            <w:pPr>
              <w:rPr>
                <w:lang w:eastAsia="zh-CN"/>
              </w:rPr>
            </w:pPr>
          </w:p>
        </w:tc>
      </w:tr>
    </w:tbl>
    <w:p w14:paraId="57B4C1B6" w14:textId="77777777" w:rsidR="002C53F9" w:rsidRDefault="002C53F9" w:rsidP="006936A0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1016"/>
      </w:tblGrid>
      <w:tr w:rsidR="002C53F9" w14:paraId="21645215" w14:textId="77777777" w:rsidTr="00D60DF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4C784041" w14:textId="743A7220" w:rsidR="002C53F9" w:rsidRDefault="00475ECA" w:rsidP="000A7C6B">
            <w:pPr>
              <w:pStyle w:val="Heading1"/>
            </w:pPr>
            <w:bookmarkStart w:id="16" w:name="_Toc223367963"/>
            <w:r>
              <w:lastRenderedPageBreak/>
              <w:t>Sensor Details</w:t>
            </w:r>
            <w:bookmarkEnd w:id="16"/>
          </w:p>
          <w:p w14:paraId="4EFED5FE" w14:textId="5B80C7FF" w:rsidR="002C53F9" w:rsidRPr="00F077CB" w:rsidRDefault="00475ECA" w:rsidP="000A7C6B">
            <w:pPr>
              <w:rPr>
                <w:lang w:eastAsia="zh-CN"/>
              </w:rPr>
            </w:pPr>
            <w:r>
              <w:t>No Data</w:t>
            </w:r>
          </w:p>
        </w:tc>
      </w:tr>
    </w:tbl>
    <w:p w14:paraId="20ADBD2F" w14:textId="77777777" w:rsidR="005F5B79" w:rsidRDefault="005F5B79" w:rsidP="00F12133"/>
    <w:tbl>
      <w:tblPr>
        <w:tblStyle w:val="TableGrid"/>
        <w:tblW w:w="11304" w:type="dxa"/>
        <w:tblLook w:val="04A0" w:firstRow="1" w:lastRow="0" w:firstColumn="1" w:lastColumn="0" w:noHBand="0" w:noVBand="1"/>
      </w:tblPr>
      <w:tblGrid>
        <w:gridCol w:w="11304"/>
      </w:tblGrid>
      <w:tr w:rsidR="005F5B79" w14:paraId="6FAF116B" w14:textId="77777777" w:rsidTr="00EA47EE">
        <w:trPr>
          <w:trHeight w:val="1900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14:paraId="443F677A" w14:textId="76D674AF" w:rsidR="005F5B79" w:rsidRDefault="00475ECA" w:rsidP="000A7C6B">
            <w:pPr>
              <w:pStyle w:val="Heading1"/>
            </w:pPr>
            <w:bookmarkStart w:id="17" w:name="_Toc223367964"/>
            <w:r>
              <w:t>Resultant Forces</w:t>
            </w:r>
            <w:bookmarkEnd w:id="17"/>
          </w:p>
          <w:p w14:paraId="4F717E06" w14:textId="799D64C2" w:rsidR="005F5B79" w:rsidRPr="000B04D4" w:rsidRDefault="00475ECA" w:rsidP="000A7C6B">
            <w:pPr>
              <w:pStyle w:val="Heading2"/>
            </w:pPr>
            <w:r>
              <w:t>Reaction forces</w:t>
            </w:r>
          </w:p>
          <w:tbl>
            <w:tblPr>
              <w:tblStyle w:val="LightGrid-Accent11"/>
              <w:tblW w:w="4995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1786"/>
              <w:gridCol w:w="1785"/>
              <w:gridCol w:w="1785"/>
              <w:gridCol w:w="1785"/>
              <w:gridCol w:w="1785"/>
              <w:gridCol w:w="2105"/>
            </w:tblGrid>
            <w:tr w:rsidR="0012453F" w14:paraId="53F20D4C" w14:textId="77777777" w:rsidTr="0012453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4FFC89B1" w14:textId="0534FF82" w:rsidR="005F5B79" w:rsidRDefault="00475ECA" w:rsidP="000A7C6B">
                  <w:r>
                    <w:t>Selection set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263B1927" w14:textId="4B8ECDE0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Units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4440BC71" w14:textId="0DEBCB61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X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028A1BA3" w14:textId="44DCAB15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Y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0752F4DD" w14:textId="5B221A67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Z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1488820E" w14:textId="3D092739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Resultant</w:t>
                  </w:r>
                </w:p>
              </w:tc>
            </w:tr>
            <w:tr w:rsidR="005F5B79" w14:paraId="2287B628" w14:textId="77777777" w:rsidTr="0012453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4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07F4EC60" w14:textId="5D3AD6B9" w:rsidR="005F5B79" w:rsidRPr="004D2956" w:rsidRDefault="00475ECA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5A1CCCE1" w14:textId="407CF1B4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1DECC1CF" w14:textId="29E60D2D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-237,820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1ED3F586" w14:textId="609C1D91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-704,511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47EC88E" w14:textId="465BD183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0.228516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EE0D63D" w14:textId="2332801D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743,568</w:t>
                  </w:r>
                </w:p>
              </w:tc>
            </w:tr>
          </w:tbl>
          <w:p w14:paraId="4B63E7C2" w14:textId="654C6851" w:rsidR="005F5B79" w:rsidRPr="000B04D4" w:rsidRDefault="00475ECA" w:rsidP="000A7C6B">
            <w:pPr>
              <w:pStyle w:val="Heading2"/>
            </w:pPr>
            <w:r>
              <w:t>Reaction Moments</w:t>
            </w:r>
          </w:p>
          <w:tbl>
            <w:tblPr>
              <w:tblStyle w:val="LightGrid-Accent11"/>
              <w:tblW w:w="4998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1791"/>
              <w:gridCol w:w="1766"/>
              <w:gridCol w:w="1779"/>
              <w:gridCol w:w="1779"/>
              <w:gridCol w:w="1779"/>
              <w:gridCol w:w="2144"/>
            </w:tblGrid>
            <w:tr w:rsidR="0012453F" w14:paraId="03CF458B" w14:textId="77777777" w:rsidTr="0012453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52BEE567" w14:textId="366F85FC" w:rsidR="005F5B79" w:rsidRDefault="00475ECA" w:rsidP="000A7C6B">
                  <w:r>
                    <w:t>Selection set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007377CA" w14:textId="22C501CF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Units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68C72BEA" w14:textId="11BCC046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X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3BEC9E4E" w14:textId="33FC4322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Y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7F81E3A9" w14:textId="5DD756CC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Z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3507B59E" w14:textId="3DC048D9" w:rsidR="005F5B79" w:rsidRDefault="00475ECA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Resultant</w:t>
                  </w:r>
                </w:p>
              </w:tc>
            </w:tr>
            <w:tr w:rsidR="005F5B79" w14:paraId="76879C2D" w14:textId="77777777" w:rsidTr="0012453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1ABA27D" w14:textId="6F73D2E2" w:rsidR="005F5B79" w:rsidRPr="004D2956" w:rsidRDefault="00475ECA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708569B4" w14:textId="7AE320FC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N.m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935057E" w14:textId="1128FE8C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12208A38" w14:textId="6FA8351B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056338D9" w14:textId="2929BAF5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A88A0A4" w14:textId="14B78361" w:rsidR="005F5B79" w:rsidRPr="004D2956" w:rsidRDefault="00475ECA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</w:tr>
          </w:tbl>
          <w:p w14:paraId="4B7F5A11" w14:textId="77777777" w:rsidR="005F5B79" w:rsidRDefault="005F5B79" w:rsidP="000A7C6B"/>
        </w:tc>
      </w:tr>
      <w:tr w:rsidR="005F5B79" w14:paraId="34B09B90" w14:textId="77777777" w:rsidTr="00EA47EE">
        <w:trPr>
          <w:trHeight w:val="41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14:paraId="2A3C2E82" w14:textId="7A9412BA" w:rsidR="00C6072D" w:rsidRPr="000B04D4" w:rsidRDefault="00475ECA" w:rsidP="00C6072D">
            <w:pPr>
              <w:pStyle w:val="Heading2"/>
            </w:pPr>
            <w:bookmarkStart w:id="18" w:name="_Toc243733151"/>
            <w:bookmarkStart w:id="19" w:name="_Toc245020119"/>
            <w:bookmarkStart w:id="20" w:name="_Toc245020151"/>
            <w:r>
              <w:t>Free body forces</w:t>
            </w:r>
          </w:p>
          <w:tbl>
            <w:tblPr>
              <w:tblStyle w:val="LightGrid-Accent11"/>
              <w:tblW w:w="4995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1786"/>
              <w:gridCol w:w="1785"/>
              <w:gridCol w:w="1785"/>
              <w:gridCol w:w="1785"/>
              <w:gridCol w:w="1785"/>
              <w:gridCol w:w="2105"/>
            </w:tblGrid>
            <w:tr w:rsidR="00C6072D" w14:paraId="530AC10A" w14:textId="77777777" w:rsidTr="00671DA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61D0F5C9" w14:textId="093370E3" w:rsidR="00C6072D" w:rsidRDefault="00475ECA" w:rsidP="00C6072D">
                  <w:r>
                    <w:t>Selection set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28720194" w14:textId="2ADB94E6" w:rsidR="00C6072D" w:rsidRDefault="00475ECA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Units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38B35146" w14:textId="3E0B7F1D" w:rsidR="00C6072D" w:rsidRDefault="00475ECA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X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5241C159" w14:textId="267740E4" w:rsidR="00C6072D" w:rsidRDefault="00475ECA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Y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3FA341C8" w14:textId="2A646711" w:rsidR="00C6072D" w:rsidRDefault="00475ECA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Z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751F7650" w14:textId="7F62EE88" w:rsidR="00C6072D" w:rsidRDefault="00475ECA" w:rsidP="00C6072D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Resultant</w:t>
                  </w:r>
                </w:p>
              </w:tc>
            </w:tr>
            <w:tr w:rsidR="00C6072D" w14:paraId="65247B0D" w14:textId="77777777" w:rsidTr="00671DA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4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5E9C7EB6" w14:textId="157E725C" w:rsidR="00C6072D" w:rsidRPr="004D2956" w:rsidRDefault="00475ECA" w:rsidP="00C6072D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34B60367" w14:textId="44EC177E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5AD66DA" w14:textId="5A185440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0.132813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284F8A45" w14:textId="48013395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-0.90625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0E784113" w14:textId="68D2BCC8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0.470703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36653EBC" w14:textId="1165DA02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1.0298</w:t>
                  </w:r>
                </w:p>
              </w:tc>
            </w:tr>
          </w:tbl>
          <w:p w14:paraId="439189E0" w14:textId="612D1EBA" w:rsidR="00C6072D" w:rsidRPr="000B04D4" w:rsidRDefault="00475ECA" w:rsidP="00C6072D">
            <w:pPr>
              <w:pStyle w:val="Heading2"/>
            </w:pPr>
            <w:r>
              <w:t>Free body moments</w:t>
            </w:r>
          </w:p>
          <w:tbl>
            <w:tblPr>
              <w:tblStyle w:val="LightGrid-Accent11"/>
              <w:tblW w:w="4998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1791"/>
              <w:gridCol w:w="1766"/>
              <w:gridCol w:w="1779"/>
              <w:gridCol w:w="1779"/>
              <w:gridCol w:w="1779"/>
              <w:gridCol w:w="2144"/>
            </w:tblGrid>
            <w:tr w:rsidR="00C6072D" w14:paraId="22B5A467" w14:textId="77777777" w:rsidTr="00671DA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41631C49" w14:textId="07205512" w:rsidR="00C6072D" w:rsidRDefault="00475ECA" w:rsidP="005C6EA8">
                  <w:r>
                    <w:t>Selection set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1240E20E" w14:textId="5BDE5F0C" w:rsidR="00C6072D" w:rsidRDefault="00475ECA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Units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5E2CFC24" w14:textId="44915AF9" w:rsidR="00C6072D" w:rsidRDefault="00475ECA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X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7ED1CEBC" w14:textId="74ADC940" w:rsidR="00C6072D" w:rsidRDefault="00475ECA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Y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51F50472" w14:textId="04CDCE49" w:rsidR="00C6072D" w:rsidRDefault="00475ECA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Z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3FB876E2" w14:textId="08959469" w:rsidR="00C6072D" w:rsidRDefault="00475ECA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Resultant</w:t>
                  </w:r>
                </w:p>
              </w:tc>
            </w:tr>
            <w:tr w:rsidR="00C6072D" w14:paraId="646C3755" w14:textId="77777777" w:rsidTr="00671DA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2D70D744" w14:textId="7E6C54CC" w:rsidR="00C6072D" w:rsidRPr="004D2956" w:rsidRDefault="00475ECA" w:rsidP="00C6072D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5CFF08FE" w14:textId="7CF123BA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N.m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3F08E871" w14:textId="175BE2AB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53CA0DAB" w14:textId="4A0E8A52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097B3211" w14:textId="666F82AF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563C5A97" w14:textId="6D6B2D19" w:rsidR="00C6072D" w:rsidRPr="004D2956" w:rsidRDefault="00475ECA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1e-33</w:t>
                  </w:r>
                </w:p>
              </w:tc>
            </w:tr>
          </w:tbl>
          <w:p w14:paraId="02092A83" w14:textId="1ABA13F0" w:rsidR="005F5B79" w:rsidRDefault="005F5B79" w:rsidP="000A7C6B">
            <w:pPr>
              <w:rPr>
                <w:lang w:eastAsia="zh-CN"/>
              </w:rPr>
            </w:pPr>
          </w:p>
        </w:tc>
      </w:tr>
      <w:bookmarkEnd w:id="18"/>
      <w:bookmarkEnd w:id="19"/>
      <w:bookmarkEnd w:id="20"/>
    </w:tbl>
    <w:p w14:paraId="764CB116" w14:textId="77777777" w:rsidR="00EC2432" w:rsidRDefault="00EC2432" w:rsidP="00EC243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00"/>
      </w:tblGrid>
      <w:tr w:rsidR="00EC2432" w14:paraId="59DA9421" w14:textId="77777777" w:rsidTr="00973246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000AF13B" w14:textId="14EFEA30" w:rsidR="0050542D" w:rsidRPr="00475ECA" w:rsidRDefault="00475ECA" w:rsidP="00475ECA">
            <w:pPr>
              <w:pStyle w:val="Heading1"/>
            </w:pPr>
            <w:bookmarkStart w:id="21" w:name="_Toc223367965"/>
            <w:r>
              <w:t>Beams</w:t>
            </w:r>
            <w:bookmarkEnd w:id="21"/>
          </w:p>
          <w:p w14:paraId="690AAEA3" w14:textId="35F8DCCA" w:rsidR="00EC2432" w:rsidRDefault="00475ECA" w:rsidP="000A7C6B">
            <w:pPr>
              <w:rPr>
                <w:lang w:eastAsia="zh-CN"/>
              </w:rPr>
            </w:pPr>
            <w:r>
              <w:rPr>
                <w:sz w:val="24"/>
                <w:szCs w:val="24"/>
                <w:lang w:eastAsia="zh-CN"/>
              </w:rPr>
              <w:t>No Data</w:t>
            </w:r>
          </w:p>
        </w:tc>
      </w:tr>
    </w:tbl>
    <w:p w14:paraId="3171ABED" w14:textId="77777777" w:rsidR="00EC2432" w:rsidRDefault="00EC2432" w:rsidP="00940093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00"/>
      </w:tblGrid>
      <w:tr w:rsidR="00EC2432" w14:paraId="4ACF3786" w14:textId="77777777" w:rsidTr="00A8563F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70DD7930" w14:textId="1D97ED7D" w:rsidR="00EC2432" w:rsidRDefault="00475ECA" w:rsidP="000A7C6B">
            <w:pPr>
              <w:pStyle w:val="Heading1"/>
            </w:pPr>
            <w:bookmarkStart w:id="22" w:name="_Toc223367966"/>
            <w:bookmarkStart w:id="23" w:name="_Toc243733152"/>
            <w:bookmarkStart w:id="24" w:name="_Toc245020120"/>
            <w:bookmarkStart w:id="25" w:name="_Toc245020152"/>
            <w:r>
              <w:lastRenderedPageBreak/>
              <w:t>Study Results</w:t>
            </w:r>
            <w:bookmarkEnd w:id="22"/>
          </w:p>
          <w:p w14:paraId="2B81E243" w14:textId="77777777" w:rsidR="00EC2432" w:rsidRDefault="00EC2432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261"/>
              <w:gridCol w:w="2840"/>
              <w:gridCol w:w="2729"/>
              <w:gridCol w:w="2708"/>
            </w:tblGrid>
            <w:tr w:rsidR="00475ECA" w14:paraId="474E8A29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02AEEBFB" w14:textId="008606B2" w:rsidR="00475ECA" w:rsidRDefault="00475ECA" w:rsidP="00475ECA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0B9FAE2A" w14:textId="25CA5272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07E93AA9" w14:textId="192A9588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14:paraId="197C0EC0" w14:textId="408623A4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475ECA" w14:paraId="4681D439" w14:textId="77777777" w:rsidTr="006B2E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2B171280" w14:textId="51292FC7" w:rsidR="00475ECA" w:rsidRPr="004D2956" w:rsidRDefault="00475ECA" w:rsidP="00475ECA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应力</w:t>
                  </w: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2F2D768B" w14:textId="0492E574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VON: von Mises Stress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7E92765D" w14:textId="77777777" w:rsidR="00475ECA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3.290e+05N/m^2</w:t>
                  </w:r>
                </w:p>
                <w:p w14:paraId="7E297541" w14:textId="53D3D8DA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2631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73FE56F1" w14:textId="77777777" w:rsidR="00475ECA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6.133e+08N/m^2</w:t>
                  </w:r>
                </w:p>
                <w:p w14:paraId="178438C0" w14:textId="7F5A4D40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1506</w:t>
                  </w:r>
                </w:p>
              </w:tc>
            </w:tr>
            <w:tr w:rsidR="00475ECA" w14:paraId="50E629EB" w14:textId="77777777" w:rsidTr="006B2E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7DB76A91" w14:textId="0FAA43F4" w:rsidR="00475ECA" w:rsidRDefault="00475ECA" w:rsidP="00475ECA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11FDA65C" wp14:editId="01C1B19B">
                        <wp:extent cx="6858000" cy="3529330"/>
                        <wp:effectExtent l="0" t="0" r="0" b="0"/>
                        <wp:docPr id="52" name="图片 5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2" name=""/>
                                <pic:cNvPicPr/>
                              </pic:nvPicPr>
                              <pic:blipFill>
                                <a:blip r:embed="rId5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52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080310B" w14:textId="3B5DCBBF" w:rsidR="00475ECA" w:rsidRPr="004D2956" w:rsidRDefault="00475ECA" w:rsidP="00475EC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装配体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静应力分析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 xml:space="preserve"> 1-Stress-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应力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</w:tc>
            </w:tr>
          </w:tbl>
          <w:p w14:paraId="2043A199" w14:textId="77777777" w:rsidR="00475ECA" w:rsidRDefault="00475ECA" w:rsidP="000A7C6B">
            <w:pPr>
              <w:rPr>
                <w:lang w:eastAsia="zh-CN"/>
              </w:rPr>
            </w:pPr>
          </w:p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244"/>
              <w:gridCol w:w="3267"/>
              <w:gridCol w:w="2524"/>
              <w:gridCol w:w="2503"/>
            </w:tblGrid>
            <w:tr w:rsidR="00475ECA" w14:paraId="732542E3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0E4758A0" w14:textId="7240D37F" w:rsidR="00475ECA" w:rsidRDefault="00475ECA" w:rsidP="00475ECA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621FBB7A" w14:textId="3471302A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766830DA" w14:textId="53F1A75A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14:paraId="16270CDD" w14:textId="46163B19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475ECA" w14:paraId="10D8A40B" w14:textId="77777777" w:rsidTr="006B2E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7783FF0A" w14:textId="5BFBC3B7" w:rsidR="00475ECA" w:rsidRPr="004D2956" w:rsidRDefault="00475ECA" w:rsidP="00475ECA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位移</w:t>
                  </w: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1DDC1726" w14:textId="0BE9349D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URES:   Resultant Displacement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4D7F832C" w14:textId="77777777" w:rsidR="00475ECA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0.000e+00mm</w:t>
                  </w:r>
                </w:p>
                <w:p w14:paraId="1F70D1AB" w14:textId="2FD8054E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738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1B308632" w14:textId="77777777" w:rsidR="00475ECA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1.255e+01mm</w:t>
                  </w:r>
                </w:p>
                <w:p w14:paraId="46283DD3" w14:textId="2F98DD9E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14532</w:t>
                  </w:r>
                </w:p>
              </w:tc>
            </w:tr>
            <w:tr w:rsidR="00475ECA" w14:paraId="5B8F79F4" w14:textId="77777777" w:rsidTr="006B2E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219EC0C" w14:textId="5E014454" w:rsidR="00475ECA" w:rsidRDefault="00475ECA" w:rsidP="00475ECA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71A728B3" wp14:editId="1D233524">
                        <wp:extent cx="6858000" cy="3529330"/>
                        <wp:effectExtent l="0" t="0" r="0" b="0"/>
                        <wp:docPr id="53" name="图片 5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3" name=""/>
                                <pic:cNvPicPr/>
                              </pic:nvPicPr>
                              <pic:blipFill>
                                <a:blip r:embed="rId5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52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7816F17" w14:textId="0BD099D4" w:rsidR="00475ECA" w:rsidRPr="004D2956" w:rsidRDefault="00475ECA" w:rsidP="00475EC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装配体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静应力分析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 xml:space="preserve"> 1-Displacement-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位移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</w:tc>
            </w:tr>
          </w:tbl>
          <w:p w14:paraId="26DE2950" w14:textId="77777777" w:rsidR="00475ECA" w:rsidRDefault="00475ECA" w:rsidP="000A7C6B">
            <w:pPr>
              <w:rPr>
                <w:lang w:eastAsia="zh-CN"/>
              </w:rPr>
            </w:pPr>
          </w:p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414"/>
              <w:gridCol w:w="3331"/>
              <w:gridCol w:w="2408"/>
              <w:gridCol w:w="2385"/>
            </w:tblGrid>
            <w:tr w:rsidR="00475ECA" w14:paraId="351081EE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562C7133" w14:textId="02EB6B6A" w:rsidR="00475ECA" w:rsidRDefault="00475ECA" w:rsidP="00475ECA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01FF8DC5" w14:textId="214670B0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43EE62AF" w14:textId="78FB8A33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14:paraId="2B4C9C2F" w14:textId="280EC061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475ECA" w14:paraId="0145B05A" w14:textId="77777777" w:rsidTr="006B2E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55554C8B" w14:textId="17945B48" w:rsidR="00475ECA" w:rsidRPr="004D2956" w:rsidRDefault="00475ECA" w:rsidP="00475ECA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应变</w:t>
                  </w: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44665C78" w14:textId="628C2A7E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ESTRN: Equivalent Strain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72ABB7E0" w14:textId="77777777" w:rsidR="00475ECA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2.274e-06</w:t>
                  </w:r>
                </w:p>
                <w:p w14:paraId="25F6379E" w14:textId="40BA0F93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415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33D20C7E" w14:textId="77777777" w:rsidR="00475ECA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2.795e-03</w:t>
                  </w:r>
                </w:p>
                <w:p w14:paraId="71C081EF" w14:textId="1C36167E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1215</w:t>
                  </w:r>
                </w:p>
              </w:tc>
            </w:tr>
            <w:tr w:rsidR="00475ECA" w14:paraId="530EAF44" w14:textId="77777777" w:rsidTr="006B2E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698B305A" w14:textId="469CA6A0" w:rsidR="00475ECA" w:rsidRDefault="00475ECA" w:rsidP="00475ECA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02B12258" wp14:editId="693E8570">
                        <wp:extent cx="6858000" cy="3529330"/>
                        <wp:effectExtent l="0" t="0" r="0" b="0"/>
                        <wp:docPr id="54" name="图片 5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4" name=""/>
                                <pic:cNvPicPr/>
                              </pic:nvPicPr>
                              <pic:blipFill>
                                <a:blip r:embed="rId5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52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BCAEDBA" w14:textId="659C15A3" w:rsidR="00475ECA" w:rsidRPr="004D2956" w:rsidRDefault="00475ECA" w:rsidP="00475EC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装配体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静应力分析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 xml:space="preserve"> 1-Strain-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应变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</w:tc>
            </w:tr>
          </w:tbl>
          <w:p w14:paraId="6BBAE178" w14:textId="77777777" w:rsidR="00475ECA" w:rsidRDefault="00475ECA" w:rsidP="000A7C6B">
            <w:pPr>
              <w:rPr>
                <w:lang w:eastAsia="zh-CN"/>
              </w:rPr>
            </w:pPr>
          </w:p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424"/>
              <w:gridCol w:w="3326"/>
              <w:gridCol w:w="2319"/>
              <w:gridCol w:w="2469"/>
            </w:tblGrid>
            <w:tr w:rsidR="00475ECA" w14:paraId="786F20CC" w14:textId="77777777" w:rsidTr="006B2EB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54EBC33A" w14:textId="30A3D691" w:rsidR="00475ECA" w:rsidRDefault="00475ECA" w:rsidP="00475ECA">
                  <w:r>
                    <w:lastRenderedPageBreak/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73AD7517" w14:textId="65D10013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6071D835" w14:textId="05F40B93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14:paraId="0A8055FA" w14:textId="2B26C9CB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475ECA" w14:paraId="100E8CB8" w14:textId="77777777" w:rsidTr="006B2EB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5A4A2F2A" w14:textId="5DC1D2E4" w:rsidR="00475ECA" w:rsidRPr="004D2956" w:rsidRDefault="00475ECA" w:rsidP="00475ECA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安全系数</w:t>
                  </w: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6B003E3D" w14:textId="5BE4E6F1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Automatic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21B5052E" w14:textId="77777777" w:rsidR="00475ECA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3.372e-01</w:t>
                  </w:r>
                </w:p>
                <w:p w14:paraId="03609E27" w14:textId="38947F4B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1506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613231C9" w14:textId="77777777" w:rsidR="00475ECA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3.000e+00</w:t>
                  </w:r>
                </w:p>
                <w:p w14:paraId="2C9FF88A" w14:textId="5DACDAFD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</w:t>
                  </w:r>
                </w:p>
              </w:tc>
            </w:tr>
            <w:tr w:rsidR="00475ECA" w14:paraId="4A0F5F5A" w14:textId="77777777" w:rsidTr="006B2EBB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1939265E" w14:textId="2B855214" w:rsidR="00475ECA" w:rsidRDefault="00475ECA" w:rsidP="00475ECA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4AA995D" wp14:editId="336FC8C5">
                        <wp:extent cx="6858000" cy="3529330"/>
                        <wp:effectExtent l="0" t="0" r="0" b="0"/>
                        <wp:docPr id="55" name="图片 5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5" name=""/>
                                <pic:cNvPicPr/>
                              </pic:nvPicPr>
                              <pic:blipFill>
                                <a:blip r:embed="rId5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52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081AE7A" w14:textId="6288CF29" w:rsidR="00475ECA" w:rsidRPr="004D2956" w:rsidRDefault="00475ECA" w:rsidP="00475EC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装配体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静应力分析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 xml:space="preserve"> 1-Factor of Safety-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安全系数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</w:tc>
            </w:tr>
          </w:tbl>
          <w:p w14:paraId="00264799" w14:textId="77777777" w:rsidR="00475ECA" w:rsidRDefault="00475ECA" w:rsidP="000A7C6B">
            <w:pPr>
              <w:rPr>
                <w:lang w:eastAsia="zh-CN"/>
              </w:rPr>
            </w:pPr>
          </w:p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901"/>
              <w:gridCol w:w="7637"/>
            </w:tblGrid>
            <w:tr w:rsidR="00475ECA" w14:paraId="2A44C794" w14:textId="77777777" w:rsidTr="00475EC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4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00090315" w14:textId="16CF139F" w:rsidR="00475ECA" w:rsidRDefault="00475ECA" w:rsidP="00475ECA">
                  <w:r>
                    <w:t>Name</w:t>
                  </w:r>
                </w:p>
              </w:tc>
              <w:tc>
                <w:tcPr>
                  <w:tcW w:w="799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6FE4740B" w14:textId="7ABE2B4F" w:rsidR="00475ECA" w:rsidRDefault="00475ECA" w:rsidP="00475ECA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</w:tr>
            <w:tr w:rsidR="00475ECA" w14:paraId="7F37747E" w14:textId="77777777" w:rsidTr="00617B9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4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2BA93CBA" w14:textId="7E60E124" w:rsidR="00475ECA" w:rsidRPr="004D2956" w:rsidRDefault="00475ECA" w:rsidP="00475ECA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设计洞察</w:t>
                  </w:r>
                  <w:r>
                    <w:rPr>
                      <w:rFonts w:asciiTheme="minorHAnsi" w:hAnsiTheme="minorHAnsi" w:hint="eastAsia"/>
                      <w:b w:val="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799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0FBA756C" w14:textId="54F00C4A" w:rsidR="00475ECA" w:rsidRPr="004D2956" w:rsidRDefault="00475ECA" w:rsidP="00475ECA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Design Insight</w:t>
                  </w:r>
                </w:p>
              </w:tc>
            </w:tr>
            <w:tr w:rsidR="00475ECA" w14:paraId="3393960D" w14:textId="77777777" w:rsidTr="00475EC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538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14:paraId="0D7CFF7B" w14:textId="3641F8A4" w:rsidR="00475ECA" w:rsidRDefault="00475ECA" w:rsidP="00475ECA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1BEC8A97" wp14:editId="08CA0CAF">
                        <wp:extent cx="6858000" cy="3529330"/>
                        <wp:effectExtent l="0" t="0" r="0" b="0"/>
                        <wp:docPr id="56" name="图片 5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6" name=""/>
                                <pic:cNvPicPr/>
                              </pic:nvPicPr>
                              <pic:blipFill>
                                <a:blip r:embed="rId6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5293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F61BCC5" w14:textId="4698159C" w:rsidR="00475ECA" w:rsidRPr="004D2956" w:rsidRDefault="00475ECA" w:rsidP="00475ECA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装配体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3-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静应力分析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 xml:space="preserve"> 1-Design Insight-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设计洞察</w:t>
                  </w:r>
                  <w:r>
                    <w:rPr>
                      <w:rStyle w:val="Strong"/>
                      <w:rFonts w:hint="eastAsia"/>
                      <w:noProof/>
                      <w:sz w:val="20"/>
                      <w:szCs w:val="20"/>
                    </w:rPr>
                    <w:t>1</w:t>
                  </w:r>
                </w:p>
              </w:tc>
            </w:tr>
          </w:tbl>
          <w:p w14:paraId="3DF5BF92" w14:textId="77777777" w:rsidR="00475ECA" w:rsidRPr="000B04D4" w:rsidRDefault="00475ECA" w:rsidP="000A7C6B">
            <w:pPr>
              <w:rPr>
                <w:lang w:eastAsia="zh-CN"/>
              </w:rPr>
            </w:pPr>
          </w:p>
          <w:bookmarkEnd w:id="23"/>
          <w:bookmarkEnd w:id="24"/>
          <w:bookmarkEnd w:id="25"/>
          <w:p w14:paraId="7499C95F" w14:textId="08EA1EBB" w:rsidR="00EC2432" w:rsidRDefault="00EC2432" w:rsidP="000A7C6B">
            <w:pPr>
              <w:rPr>
                <w:lang w:eastAsia="zh-CN"/>
              </w:rPr>
            </w:pPr>
          </w:p>
        </w:tc>
      </w:tr>
    </w:tbl>
    <w:p w14:paraId="0A91ECD2" w14:textId="77777777" w:rsidR="000B1701" w:rsidRDefault="000B1701" w:rsidP="000B1701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00"/>
      </w:tblGrid>
      <w:tr w:rsidR="000B1701" w14:paraId="3778ED08" w14:textId="77777777" w:rsidTr="000A7C6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3CE85104" w14:textId="4531CE77" w:rsidR="000B1701" w:rsidRDefault="00475ECA" w:rsidP="00475ECA">
            <w:pPr>
              <w:pStyle w:val="Heading1"/>
            </w:pPr>
            <w:bookmarkStart w:id="26" w:name="_Toc223367967"/>
            <w:r>
              <w:t>Conclusion</w:t>
            </w:r>
            <w:bookmarkEnd w:id="26"/>
          </w:p>
        </w:tc>
      </w:tr>
    </w:tbl>
    <w:p w14:paraId="468A483B" w14:textId="4E6B54B1" w:rsidR="00AC3438" w:rsidRPr="00AC3438" w:rsidRDefault="00AC3438" w:rsidP="00FE0924">
      <w:pPr>
        <w:rPr>
          <w:lang w:eastAsia="zh-CN"/>
        </w:rPr>
      </w:pPr>
    </w:p>
    <w:sectPr w:rsidR="00AC3438" w:rsidRPr="00AC3438" w:rsidSect="00475ECA">
      <w:footerReference w:type="default" r:id="rId61"/>
      <w:footerReference w:type="first" r:id="rId62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030CF7" w14:textId="77777777" w:rsidR="003C0A49" w:rsidRDefault="003C0A49" w:rsidP="00F25CD7">
      <w:pPr>
        <w:spacing w:after="0" w:line="240" w:lineRule="auto"/>
      </w:pPr>
      <w:r>
        <w:separator/>
      </w:r>
    </w:p>
  </w:endnote>
  <w:endnote w:type="continuationSeparator" w:id="0">
    <w:p w14:paraId="13D88D04" w14:textId="77777777" w:rsidR="003C0A49" w:rsidRDefault="003C0A49" w:rsidP="00F25C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Hei"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873"/>
      <w:gridCol w:w="3890"/>
      <w:gridCol w:w="4491"/>
      <w:gridCol w:w="546"/>
    </w:tblGrid>
    <w:tr w:rsidR="00FD315C" w14:paraId="32451EC4" w14:textId="77777777" w:rsidTr="003E1AE9">
      <w:tc>
        <w:tcPr>
          <w:tcW w:w="867" w:type="pct"/>
        </w:tcPr>
        <w:p w14:paraId="49A0D988" w14:textId="77777777" w:rsidR="00FD315C" w:rsidRDefault="00FD315C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</w:rPr>
            <w:drawing>
              <wp:inline distT="0" distB="0" distL="0" distR="0" wp14:anchorId="02F711FC" wp14:editId="5B7991E3">
                <wp:extent cx="1019175" cy="552772"/>
                <wp:effectExtent l="0" t="0" r="0" b="0"/>
                <wp:docPr id="2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01" w:type="pct"/>
          <w:vAlign w:val="bottom"/>
        </w:tcPr>
        <w:p w14:paraId="3AC613EB" w14:textId="2946E07F" w:rsidR="00FD315C" w:rsidRDefault="00475ECA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</w:p>
      </w:tc>
      <w:tc>
        <w:tcPr>
          <w:tcW w:w="2079" w:type="pct"/>
          <w:vAlign w:val="bottom"/>
        </w:tcPr>
        <w:p w14:paraId="5BF6EC38" w14:textId="094A9280" w:rsidR="00FD315C" w:rsidRDefault="00475ECA" w:rsidP="00E217C8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 w:hint="eastAsia"/>
              <w:color w:val="808080" w:themeColor="background1" w:themeShade="80"/>
              <w:sz w:val="18"/>
              <w:szCs w:val="18"/>
            </w:rPr>
            <w:t xml:space="preserve">Simulation of </w:t>
          </w:r>
          <w:r>
            <w:rPr>
              <w:rFonts w:asciiTheme="majorHAnsi" w:hAnsiTheme="majorHAnsi" w:hint="eastAsia"/>
              <w:color w:val="808080" w:themeColor="background1" w:themeShade="80"/>
              <w:sz w:val="18"/>
              <w:szCs w:val="18"/>
            </w:rPr>
            <w:t>装配体</w:t>
          </w:r>
          <w:r>
            <w:rPr>
              <w:rFonts w:asciiTheme="majorHAnsi" w:hAnsiTheme="majorHAnsi" w:hint="eastAsia"/>
              <w:color w:val="808080" w:themeColor="background1" w:themeShade="80"/>
              <w:sz w:val="18"/>
              <w:szCs w:val="18"/>
            </w:rPr>
            <w:t>3</w:t>
          </w:r>
        </w:p>
      </w:tc>
      <w:tc>
        <w:tcPr>
          <w:tcW w:w="0" w:type="auto"/>
          <w:vAlign w:val="bottom"/>
        </w:tcPr>
        <w:p w14:paraId="2AD115FC" w14:textId="77777777" w:rsidR="00FD315C" w:rsidRDefault="00FD315C" w:rsidP="00E217C8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9E62B6">
            <w:rPr>
              <w:noProof/>
            </w:rPr>
            <w:t>16</w:t>
          </w:r>
          <w:r>
            <w:rPr>
              <w:noProof/>
            </w:rPr>
            <w:fldChar w:fldCharType="end"/>
          </w:r>
        </w:p>
      </w:tc>
    </w:tr>
  </w:tbl>
  <w:p w14:paraId="20BA2437" w14:textId="77777777" w:rsidR="00FD315C" w:rsidRPr="00BF0BC4" w:rsidRDefault="00FD315C" w:rsidP="00BF0BC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0998" w:type="dxa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908"/>
      <w:gridCol w:w="3960"/>
      <w:gridCol w:w="4770"/>
      <w:gridCol w:w="360"/>
    </w:tblGrid>
    <w:tr w:rsidR="00FD315C" w14:paraId="6B74DAE9" w14:textId="77777777" w:rsidTr="00BF0BC4">
      <w:tc>
        <w:tcPr>
          <w:tcW w:w="1908" w:type="dxa"/>
        </w:tcPr>
        <w:p w14:paraId="093D3D88" w14:textId="77777777" w:rsidR="00FD315C" w:rsidRDefault="00FD315C" w:rsidP="009C008A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</w:rPr>
            <w:drawing>
              <wp:inline distT="0" distB="0" distL="0" distR="0" wp14:anchorId="61DEAB26" wp14:editId="3658C10C">
                <wp:extent cx="1019175" cy="552772"/>
                <wp:effectExtent l="0" t="0" r="0" b="0"/>
                <wp:docPr id="1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0" w:type="dxa"/>
          <w:vAlign w:val="bottom"/>
        </w:tcPr>
        <w:p w14:paraId="0D6E35B8" w14:textId="6220E5B2" w:rsidR="00FD315C" w:rsidRDefault="00475ECA" w:rsidP="00BF0BC4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  <w:r w:rsidR="00FD315C">
            <w:rPr>
              <w:rFonts w:asciiTheme="majorHAnsi" w:hAnsiTheme="majorHAnsi"/>
            </w:rPr>
            <w:ptab w:relativeTo="margin" w:alignment="right" w:leader="none"/>
          </w:r>
        </w:p>
      </w:tc>
      <w:tc>
        <w:tcPr>
          <w:tcW w:w="4770" w:type="dxa"/>
          <w:vAlign w:val="bottom"/>
        </w:tcPr>
        <w:p w14:paraId="580F86DE" w14:textId="0A387404" w:rsidR="00FD315C" w:rsidRDefault="00475ECA" w:rsidP="00BF0BC4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 w:hint="eastAsia"/>
              <w:color w:val="808080" w:themeColor="background1" w:themeShade="80"/>
              <w:sz w:val="18"/>
              <w:szCs w:val="18"/>
            </w:rPr>
            <w:t xml:space="preserve">Simulation of </w:t>
          </w:r>
          <w:r>
            <w:rPr>
              <w:rFonts w:asciiTheme="majorHAnsi" w:hAnsiTheme="majorHAnsi" w:hint="eastAsia"/>
              <w:color w:val="808080" w:themeColor="background1" w:themeShade="80"/>
              <w:sz w:val="18"/>
              <w:szCs w:val="18"/>
            </w:rPr>
            <w:t>装配体</w:t>
          </w:r>
          <w:r>
            <w:rPr>
              <w:rFonts w:asciiTheme="majorHAnsi" w:hAnsiTheme="majorHAnsi" w:hint="eastAsia"/>
              <w:color w:val="808080" w:themeColor="background1" w:themeShade="80"/>
              <w:sz w:val="18"/>
              <w:szCs w:val="18"/>
            </w:rPr>
            <w:t>3</w:t>
          </w:r>
        </w:p>
      </w:tc>
      <w:tc>
        <w:tcPr>
          <w:tcW w:w="360" w:type="dxa"/>
          <w:vAlign w:val="bottom"/>
        </w:tcPr>
        <w:p w14:paraId="66B5E73C" w14:textId="77777777" w:rsidR="00FD315C" w:rsidRDefault="00FD315C" w:rsidP="00BF0BC4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9E62B6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14:paraId="7CFF0EFB" w14:textId="77777777" w:rsidR="00FD315C" w:rsidRPr="00F25CD7" w:rsidRDefault="00FD315C" w:rsidP="00BF0BC4">
    <w:pPr>
      <w:rPr>
        <w:rFonts w:asciiTheme="majorHAnsi" w:hAnsiTheme="maj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ADDD9" w14:textId="77777777" w:rsidR="003C0A49" w:rsidRDefault="003C0A49" w:rsidP="00F25CD7">
      <w:pPr>
        <w:spacing w:after="0" w:line="240" w:lineRule="auto"/>
      </w:pPr>
      <w:r>
        <w:separator/>
      </w:r>
    </w:p>
  </w:footnote>
  <w:footnote w:type="continuationSeparator" w:id="0">
    <w:p w14:paraId="18BABD86" w14:textId="77777777" w:rsidR="003C0A49" w:rsidRDefault="003C0A49" w:rsidP="00F25C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5ECA"/>
    <w:rsid w:val="0000137B"/>
    <w:rsid w:val="00010297"/>
    <w:rsid w:val="00011FAA"/>
    <w:rsid w:val="00012697"/>
    <w:rsid w:val="00013AE1"/>
    <w:rsid w:val="0001738E"/>
    <w:rsid w:val="000254A3"/>
    <w:rsid w:val="0003263E"/>
    <w:rsid w:val="00041F86"/>
    <w:rsid w:val="00042C9D"/>
    <w:rsid w:val="00045416"/>
    <w:rsid w:val="0004566C"/>
    <w:rsid w:val="00045D8E"/>
    <w:rsid w:val="00046E69"/>
    <w:rsid w:val="000472D5"/>
    <w:rsid w:val="00051A69"/>
    <w:rsid w:val="0006117A"/>
    <w:rsid w:val="00062A77"/>
    <w:rsid w:val="000657DF"/>
    <w:rsid w:val="00067CD2"/>
    <w:rsid w:val="000748C7"/>
    <w:rsid w:val="00076F1F"/>
    <w:rsid w:val="00077EA0"/>
    <w:rsid w:val="00093E17"/>
    <w:rsid w:val="00094C86"/>
    <w:rsid w:val="0009692D"/>
    <w:rsid w:val="000A26FE"/>
    <w:rsid w:val="000A7C6B"/>
    <w:rsid w:val="000B04D4"/>
    <w:rsid w:val="000B1222"/>
    <w:rsid w:val="000B1701"/>
    <w:rsid w:val="000B48EF"/>
    <w:rsid w:val="000B7D77"/>
    <w:rsid w:val="000C057D"/>
    <w:rsid w:val="000C327C"/>
    <w:rsid w:val="000C77EC"/>
    <w:rsid w:val="000D3430"/>
    <w:rsid w:val="000E0C9C"/>
    <w:rsid w:val="000E43FF"/>
    <w:rsid w:val="000E4BB1"/>
    <w:rsid w:val="000F054F"/>
    <w:rsid w:val="000F1CCF"/>
    <w:rsid w:val="000F2729"/>
    <w:rsid w:val="000F2E35"/>
    <w:rsid w:val="000F644C"/>
    <w:rsid w:val="001041F1"/>
    <w:rsid w:val="00104BD8"/>
    <w:rsid w:val="00104F82"/>
    <w:rsid w:val="001107DF"/>
    <w:rsid w:val="00110F5A"/>
    <w:rsid w:val="00112287"/>
    <w:rsid w:val="00114A59"/>
    <w:rsid w:val="0012453F"/>
    <w:rsid w:val="001266A9"/>
    <w:rsid w:val="00126B03"/>
    <w:rsid w:val="0013130B"/>
    <w:rsid w:val="00131991"/>
    <w:rsid w:val="00132707"/>
    <w:rsid w:val="00133C1E"/>
    <w:rsid w:val="0014589D"/>
    <w:rsid w:val="00145AEE"/>
    <w:rsid w:val="00145DDC"/>
    <w:rsid w:val="00154A1A"/>
    <w:rsid w:val="00156984"/>
    <w:rsid w:val="00157547"/>
    <w:rsid w:val="0016118C"/>
    <w:rsid w:val="0016795E"/>
    <w:rsid w:val="0017091B"/>
    <w:rsid w:val="001727D3"/>
    <w:rsid w:val="00172CE4"/>
    <w:rsid w:val="00175029"/>
    <w:rsid w:val="00182DE5"/>
    <w:rsid w:val="001B7F7E"/>
    <w:rsid w:val="001C09CA"/>
    <w:rsid w:val="001C1394"/>
    <w:rsid w:val="001C2C27"/>
    <w:rsid w:val="001C6175"/>
    <w:rsid w:val="001C68C3"/>
    <w:rsid w:val="001D191C"/>
    <w:rsid w:val="001D2470"/>
    <w:rsid w:val="001D33E3"/>
    <w:rsid w:val="001D44E0"/>
    <w:rsid w:val="001D4E39"/>
    <w:rsid w:val="001D4EB4"/>
    <w:rsid w:val="001E02C4"/>
    <w:rsid w:val="001E6BF0"/>
    <w:rsid w:val="00211C62"/>
    <w:rsid w:val="00213D4E"/>
    <w:rsid w:val="00221495"/>
    <w:rsid w:val="00224B64"/>
    <w:rsid w:val="00224CED"/>
    <w:rsid w:val="00233069"/>
    <w:rsid w:val="002338C7"/>
    <w:rsid w:val="00233BA9"/>
    <w:rsid w:val="0023407B"/>
    <w:rsid w:val="00235AEA"/>
    <w:rsid w:val="0024514E"/>
    <w:rsid w:val="00250E47"/>
    <w:rsid w:val="002513DE"/>
    <w:rsid w:val="0025260F"/>
    <w:rsid w:val="00254A3E"/>
    <w:rsid w:val="0025637B"/>
    <w:rsid w:val="00256EDD"/>
    <w:rsid w:val="00261F85"/>
    <w:rsid w:val="0026639C"/>
    <w:rsid w:val="002702DA"/>
    <w:rsid w:val="00270D1B"/>
    <w:rsid w:val="00274A00"/>
    <w:rsid w:val="002819B4"/>
    <w:rsid w:val="0028256C"/>
    <w:rsid w:val="00284A85"/>
    <w:rsid w:val="00285FA1"/>
    <w:rsid w:val="00290760"/>
    <w:rsid w:val="00296338"/>
    <w:rsid w:val="002A16AE"/>
    <w:rsid w:val="002A2E51"/>
    <w:rsid w:val="002A2E6D"/>
    <w:rsid w:val="002A57F3"/>
    <w:rsid w:val="002A743A"/>
    <w:rsid w:val="002B09F9"/>
    <w:rsid w:val="002B4DE8"/>
    <w:rsid w:val="002B70DE"/>
    <w:rsid w:val="002C3768"/>
    <w:rsid w:val="002C4B8E"/>
    <w:rsid w:val="002C53F9"/>
    <w:rsid w:val="002C6D8B"/>
    <w:rsid w:val="002D055F"/>
    <w:rsid w:val="002D23A5"/>
    <w:rsid w:val="002D486C"/>
    <w:rsid w:val="002E61D4"/>
    <w:rsid w:val="002F4DED"/>
    <w:rsid w:val="002F5299"/>
    <w:rsid w:val="00302F75"/>
    <w:rsid w:val="00306332"/>
    <w:rsid w:val="0031193C"/>
    <w:rsid w:val="00311B03"/>
    <w:rsid w:val="00320DF7"/>
    <w:rsid w:val="00327761"/>
    <w:rsid w:val="003319D9"/>
    <w:rsid w:val="00336854"/>
    <w:rsid w:val="00343025"/>
    <w:rsid w:val="003503B2"/>
    <w:rsid w:val="00356521"/>
    <w:rsid w:val="00361FBD"/>
    <w:rsid w:val="003626AA"/>
    <w:rsid w:val="00363576"/>
    <w:rsid w:val="00366154"/>
    <w:rsid w:val="00371880"/>
    <w:rsid w:val="00371DE1"/>
    <w:rsid w:val="00375C14"/>
    <w:rsid w:val="00375FC8"/>
    <w:rsid w:val="00384B4F"/>
    <w:rsid w:val="00385A54"/>
    <w:rsid w:val="00394767"/>
    <w:rsid w:val="003954C1"/>
    <w:rsid w:val="0039554D"/>
    <w:rsid w:val="003968C9"/>
    <w:rsid w:val="003A6C5E"/>
    <w:rsid w:val="003B07C8"/>
    <w:rsid w:val="003B353A"/>
    <w:rsid w:val="003B631F"/>
    <w:rsid w:val="003C0A49"/>
    <w:rsid w:val="003C3DDE"/>
    <w:rsid w:val="003C7A68"/>
    <w:rsid w:val="003D1F2A"/>
    <w:rsid w:val="003D4B86"/>
    <w:rsid w:val="003D5A04"/>
    <w:rsid w:val="003E0E80"/>
    <w:rsid w:val="003E1AE9"/>
    <w:rsid w:val="003E3D72"/>
    <w:rsid w:val="003E6C57"/>
    <w:rsid w:val="003E7CD5"/>
    <w:rsid w:val="003F154A"/>
    <w:rsid w:val="003F2268"/>
    <w:rsid w:val="003F4B2F"/>
    <w:rsid w:val="003F502F"/>
    <w:rsid w:val="003F716F"/>
    <w:rsid w:val="0040100F"/>
    <w:rsid w:val="00402D16"/>
    <w:rsid w:val="00404B17"/>
    <w:rsid w:val="00407D00"/>
    <w:rsid w:val="0041130B"/>
    <w:rsid w:val="004131D6"/>
    <w:rsid w:val="00415831"/>
    <w:rsid w:val="004206E2"/>
    <w:rsid w:val="004307A5"/>
    <w:rsid w:val="004309A9"/>
    <w:rsid w:val="00432595"/>
    <w:rsid w:val="00434EED"/>
    <w:rsid w:val="00437DF6"/>
    <w:rsid w:val="00443A06"/>
    <w:rsid w:val="0044448A"/>
    <w:rsid w:val="00445FB0"/>
    <w:rsid w:val="00451E89"/>
    <w:rsid w:val="00452CBC"/>
    <w:rsid w:val="00456659"/>
    <w:rsid w:val="00461831"/>
    <w:rsid w:val="0046254A"/>
    <w:rsid w:val="0046309C"/>
    <w:rsid w:val="00464E05"/>
    <w:rsid w:val="0046503E"/>
    <w:rsid w:val="004654B1"/>
    <w:rsid w:val="0046584B"/>
    <w:rsid w:val="00467971"/>
    <w:rsid w:val="00475ECA"/>
    <w:rsid w:val="004766D3"/>
    <w:rsid w:val="00480711"/>
    <w:rsid w:val="00481BC3"/>
    <w:rsid w:val="00483B0D"/>
    <w:rsid w:val="004850B3"/>
    <w:rsid w:val="00485382"/>
    <w:rsid w:val="0048560F"/>
    <w:rsid w:val="00486931"/>
    <w:rsid w:val="004914FD"/>
    <w:rsid w:val="0049670D"/>
    <w:rsid w:val="00496A50"/>
    <w:rsid w:val="004973B2"/>
    <w:rsid w:val="004A0724"/>
    <w:rsid w:val="004A39A0"/>
    <w:rsid w:val="004A4EC3"/>
    <w:rsid w:val="004B1153"/>
    <w:rsid w:val="004B3022"/>
    <w:rsid w:val="004B533C"/>
    <w:rsid w:val="004C2BA6"/>
    <w:rsid w:val="004C56AF"/>
    <w:rsid w:val="004C6C52"/>
    <w:rsid w:val="004D2956"/>
    <w:rsid w:val="004D4548"/>
    <w:rsid w:val="004D69F9"/>
    <w:rsid w:val="004E1E60"/>
    <w:rsid w:val="004E282D"/>
    <w:rsid w:val="004E49CB"/>
    <w:rsid w:val="004E601E"/>
    <w:rsid w:val="004E6E74"/>
    <w:rsid w:val="004E71C6"/>
    <w:rsid w:val="004F4902"/>
    <w:rsid w:val="004F5453"/>
    <w:rsid w:val="004F6DE4"/>
    <w:rsid w:val="00501027"/>
    <w:rsid w:val="00502F41"/>
    <w:rsid w:val="0050542D"/>
    <w:rsid w:val="00515C90"/>
    <w:rsid w:val="005273D5"/>
    <w:rsid w:val="00531B9C"/>
    <w:rsid w:val="005324B5"/>
    <w:rsid w:val="00533322"/>
    <w:rsid w:val="0053380E"/>
    <w:rsid w:val="005370E0"/>
    <w:rsid w:val="00543154"/>
    <w:rsid w:val="00544EB5"/>
    <w:rsid w:val="005550D9"/>
    <w:rsid w:val="00557585"/>
    <w:rsid w:val="005615F7"/>
    <w:rsid w:val="00572FAC"/>
    <w:rsid w:val="0057633A"/>
    <w:rsid w:val="00577134"/>
    <w:rsid w:val="00580168"/>
    <w:rsid w:val="00585BF8"/>
    <w:rsid w:val="00587B85"/>
    <w:rsid w:val="005912A4"/>
    <w:rsid w:val="00595010"/>
    <w:rsid w:val="005A042B"/>
    <w:rsid w:val="005A3F5C"/>
    <w:rsid w:val="005A5DC6"/>
    <w:rsid w:val="005A7339"/>
    <w:rsid w:val="005B2DB4"/>
    <w:rsid w:val="005B3D16"/>
    <w:rsid w:val="005C43C5"/>
    <w:rsid w:val="005C6EA8"/>
    <w:rsid w:val="005E0D69"/>
    <w:rsid w:val="005E18F1"/>
    <w:rsid w:val="005E1D57"/>
    <w:rsid w:val="005E294F"/>
    <w:rsid w:val="005E6703"/>
    <w:rsid w:val="005E717D"/>
    <w:rsid w:val="005E7EBE"/>
    <w:rsid w:val="005F0818"/>
    <w:rsid w:val="005F5B79"/>
    <w:rsid w:val="0061359C"/>
    <w:rsid w:val="006208CB"/>
    <w:rsid w:val="00624843"/>
    <w:rsid w:val="006345A4"/>
    <w:rsid w:val="00637A90"/>
    <w:rsid w:val="006447E4"/>
    <w:rsid w:val="00644D66"/>
    <w:rsid w:val="006514AC"/>
    <w:rsid w:val="006518B5"/>
    <w:rsid w:val="00657E37"/>
    <w:rsid w:val="006603F7"/>
    <w:rsid w:val="006631C4"/>
    <w:rsid w:val="00667F83"/>
    <w:rsid w:val="00671DA3"/>
    <w:rsid w:val="006754CC"/>
    <w:rsid w:val="00690657"/>
    <w:rsid w:val="00691BFB"/>
    <w:rsid w:val="006936A0"/>
    <w:rsid w:val="006960B7"/>
    <w:rsid w:val="00697735"/>
    <w:rsid w:val="006A0977"/>
    <w:rsid w:val="006A3119"/>
    <w:rsid w:val="006A3AD9"/>
    <w:rsid w:val="006A441F"/>
    <w:rsid w:val="006A45A4"/>
    <w:rsid w:val="006B1566"/>
    <w:rsid w:val="006B44C5"/>
    <w:rsid w:val="006B4FDD"/>
    <w:rsid w:val="006B59BF"/>
    <w:rsid w:val="006C1902"/>
    <w:rsid w:val="006D0498"/>
    <w:rsid w:val="006D2E38"/>
    <w:rsid w:val="006E39BC"/>
    <w:rsid w:val="006E4EA4"/>
    <w:rsid w:val="006F485A"/>
    <w:rsid w:val="006F79B9"/>
    <w:rsid w:val="007107BE"/>
    <w:rsid w:val="00710F80"/>
    <w:rsid w:val="00712E0F"/>
    <w:rsid w:val="00715A02"/>
    <w:rsid w:val="00715C54"/>
    <w:rsid w:val="00730C0E"/>
    <w:rsid w:val="007324D7"/>
    <w:rsid w:val="0073530D"/>
    <w:rsid w:val="00737429"/>
    <w:rsid w:val="00740479"/>
    <w:rsid w:val="007433C1"/>
    <w:rsid w:val="007438DA"/>
    <w:rsid w:val="00752575"/>
    <w:rsid w:val="00760824"/>
    <w:rsid w:val="007621E5"/>
    <w:rsid w:val="00766AD1"/>
    <w:rsid w:val="00767579"/>
    <w:rsid w:val="007721D7"/>
    <w:rsid w:val="00772F31"/>
    <w:rsid w:val="007763C7"/>
    <w:rsid w:val="007833AC"/>
    <w:rsid w:val="00784E99"/>
    <w:rsid w:val="00792ADA"/>
    <w:rsid w:val="00795FEE"/>
    <w:rsid w:val="00797A42"/>
    <w:rsid w:val="00797FE2"/>
    <w:rsid w:val="007A15E4"/>
    <w:rsid w:val="007B4A87"/>
    <w:rsid w:val="007B5CD9"/>
    <w:rsid w:val="007B740B"/>
    <w:rsid w:val="007C0010"/>
    <w:rsid w:val="007C3651"/>
    <w:rsid w:val="007D2755"/>
    <w:rsid w:val="007D43DF"/>
    <w:rsid w:val="007E0F84"/>
    <w:rsid w:val="007E2752"/>
    <w:rsid w:val="007E52D0"/>
    <w:rsid w:val="007F0CAF"/>
    <w:rsid w:val="007F46EC"/>
    <w:rsid w:val="007F545C"/>
    <w:rsid w:val="007F5A45"/>
    <w:rsid w:val="00801834"/>
    <w:rsid w:val="00807740"/>
    <w:rsid w:val="008153C7"/>
    <w:rsid w:val="008210E8"/>
    <w:rsid w:val="008247CA"/>
    <w:rsid w:val="00836EAE"/>
    <w:rsid w:val="0084091E"/>
    <w:rsid w:val="00840CC7"/>
    <w:rsid w:val="0084245F"/>
    <w:rsid w:val="00851125"/>
    <w:rsid w:val="00854016"/>
    <w:rsid w:val="008565B2"/>
    <w:rsid w:val="00865DA4"/>
    <w:rsid w:val="00874134"/>
    <w:rsid w:val="0087415D"/>
    <w:rsid w:val="0088230B"/>
    <w:rsid w:val="00891E51"/>
    <w:rsid w:val="00894755"/>
    <w:rsid w:val="00894C77"/>
    <w:rsid w:val="0089636A"/>
    <w:rsid w:val="00897E8E"/>
    <w:rsid w:val="008A21B9"/>
    <w:rsid w:val="008A3365"/>
    <w:rsid w:val="008A5791"/>
    <w:rsid w:val="008A7ADD"/>
    <w:rsid w:val="008A7D45"/>
    <w:rsid w:val="008B5DB9"/>
    <w:rsid w:val="008B7AD0"/>
    <w:rsid w:val="008C35A8"/>
    <w:rsid w:val="008C3A88"/>
    <w:rsid w:val="008C742A"/>
    <w:rsid w:val="008D25E7"/>
    <w:rsid w:val="008D3911"/>
    <w:rsid w:val="008D46FB"/>
    <w:rsid w:val="008D7043"/>
    <w:rsid w:val="008D7834"/>
    <w:rsid w:val="008E4851"/>
    <w:rsid w:val="008E656F"/>
    <w:rsid w:val="00901E44"/>
    <w:rsid w:val="009079B5"/>
    <w:rsid w:val="00915DF6"/>
    <w:rsid w:val="00916A7F"/>
    <w:rsid w:val="009175F9"/>
    <w:rsid w:val="00920A55"/>
    <w:rsid w:val="00924549"/>
    <w:rsid w:val="009249E2"/>
    <w:rsid w:val="0092522F"/>
    <w:rsid w:val="0093135B"/>
    <w:rsid w:val="00931415"/>
    <w:rsid w:val="00931A46"/>
    <w:rsid w:val="00931A73"/>
    <w:rsid w:val="00935682"/>
    <w:rsid w:val="00936F62"/>
    <w:rsid w:val="00940093"/>
    <w:rsid w:val="009400C8"/>
    <w:rsid w:val="0094014A"/>
    <w:rsid w:val="00942F6F"/>
    <w:rsid w:val="0094558B"/>
    <w:rsid w:val="00947D5F"/>
    <w:rsid w:val="00953232"/>
    <w:rsid w:val="0095411A"/>
    <w:rsid w:val="009558AD"/>
    <w:rsid w:val="00955A90"/>
    <w:rsid w:val="009572E7"/>
    <w:rsid w:val="00957B1B"/>
    <w:rsid w:val="009672C3"/>
    <w:rsid w:val="00970818"/>
    <w:rsid w:val="00973246"/>
    <w:rsid w:val="009732C6"/>
    <w:rsid w:val="009755C2"/>
    <w:rsid w:val="0098471A"/>
    <w:rsid w:val="00987335"/>
    <w:rsid w:val="009A0586"/>
    <w:rsid w:val="009A0672"/>
    <w:rsid w:val="009A0693"/>
    <w:rsid w:val="009A1D59"/>
    <w:rsid w:val="009A2929"/>
    <w:rsid w:val="009A49A6"/>
    <w:rsid w:val="009B1194"/>
    <w:rsid w:val="009B2C63"/>
    <w:rsid w:val="009B3A25"/>
    <w:rsid w:val="009B6368"/>
    <w:rsid w:val="009B6A64"/>
    <w:rsid w:val="009C008A"/>
    <w:rsid w:val="009C0A33"/>
    <w:rsid w:val="009C5582"/>
    <w:rsid w:val="009D18C8"/>
    <w:rsid w:val="009D29C5"/>
    <w:rsid w:val="009D594A"/>
    <w:rsid w:val="009E48B4"/>
    <w:rsid w:val="009E62B6"/>
    <w:rsid w:val="009E7C50"/>
    <w:rsid w:val="009E7F81"/>
    <w:rsid w:val="009F13F1"/>
    <w:rsid w:val="009F39F8"/>
    <w:rsid w:val="009F4372"/>
    <w:rsid w:val="009F4D55"/>
    <w:rsid w:val="009F6AB3"/>
    <w:rsid w:val="00A0746F"/>
    <w:rsid w:val="00A1276F"/>
    <w:rsid w:val="00A14EA8"/>
    <w:rsid w:val="00A22CA8"/>
    <w:rsid w:val="00A23062"/>
    <w:rsid w:val="00A33942"/>
    <w:rsid w:val="00A34BC8"/>
    <w:rsid w:val="00A37EFA"/>
    <w:rsid w:val="00A43A5B"/>
    <w:rsid w:val="00A45B3E"/>
    <w:rsid w:val="00A471E8"/>
    <w:rsid w:val="00A5373F"/>
    <w:rsid w:val="00A54E07"/>
    <w:rsid w:val="00A54EB8"/>
    <w:rsid w:val="00A57F84"/>
    <w:rsid w:val="00A61A59"/>
    <w:rsid w:val="00A6304F"/>
    <w:rsid w:val="00A71F3A"/>
    <w:rsid w:val="00A809FF"/>
    <w:rsid w:val="00A81A75"/>
    <w:rsid w:val="00A82ED6"/>
    <w:rsid w:val="00A83EA1"/>
    <w:rsid w:val="00A83F24"/>
    <w:rsid w:val="00A8563F"/>
    <w:rsid w:val="00A91AE2"/>
    <w:rsid w:val="00A9531D"/>
    <w:rsid w:val="00A96F2C"/>
    <w:rsid w:val="00AA4DA4"/>
    <w:rsid w:val="00AB1757"/>
    <w:rsid w:val="00AB1FC7"/>
    <w:rsid w:val="00AB3E77"/>
    <w:rsid w:val="00AB4CA0"/>
    <w:rsid w:val="00AB7ED5"/>
    <w:rsid w:val="00AC0746"/>
    <w:rsid w:val="00AC2545"/>
    <w:rsid w:val="00AC3438"/>
    <w:rsid w:val="00AC7FBC"/>
    <w:rsid w:val="00AD1271"/>
    <w:rsid w:val="00AD1F55"/>
    <w:rsid w:val="00AD5FBA"/>
    <w:rsid w:val="00AD6CD3"/>
    <w:rsid w:val="00AD75D9"/>
    <w:rsid w:val="00AE04A5"/>
    <w:rsid w:val="00AE1E50"/>
    <w:rsid w:val="00AE3DC0"/>
    <w:rsid w:val="00AE50F9"/>
    <w:rsid w:val="00AE7097"/>
    <w:rsid w:val="00AE7432"/>
    <w:rsid w:val="00AF0881"/>
    <w:rsid w:val="00AF1B52"/>
    <w:rsid w:val="00AF2C52"/>
    <w:rsid w:val="00AF3B89"/>
    <w:rsid w:val="00AF3BCA"/>
    <w:rsid w:val="00AF6B76"/>
    <w:rsid w:val="00B043DC"/>
    <w:rsid w:val="00B07161"/>
    <w:rsid w:val="00B31C60"/>
    <w:rsid w:val="00B34182"/>
    <w:rsid w:val="00B35001"/>
    <w:rsid w:val="00B409A5"/>
    <w:rsid w:val="00B43759"/>
    <w:rsid w:val="00B4535D"/>
    <w:rsid w:val="00B45451"/>
    <w:rsid w:val="00B52C0A"/>
    <w:rsid w:val="00B52C4A"/>
    <w:rsid w:val="00B5303C"/>
    <w:rsid w:val="00B571D9"/>
    <w:rsid w:val="00B60A20"/>
    <w:rsid w:val="00B61619"/>
    <w:rsid w:val="00B65AB5"/>
    <w:rsid w:val="00B71303"/>
    <w:rsid w:val="00B72BA4"/>
    <w:rsid w:val="00B761CE"/>
    <w:rsid w:val="00B76AA5"/>
    <w:rsid w:val="00B77317"/>
    <w:rsid w:val="00B77EA3"/>
    <w:rsid w:val="00B801E0"/>
    <w:rsid w:val="00B81D87"/>
    <w:rsid w:val="00B81FE5"/>
    <w:rsid w:val="00B8291D"/>
    <w:rsid w:val="00B8297C"/>
    <w:rsid w:val="00B83325"/>
    <w:rsid w:val="00B870BE"/>
    <w:rsid w:val="00B92BB4"/>
    <w:rsid w:val="00B93207"/>
    <w:rsid w:val="00B93E55"/>
    <w:rsid w:val="00BA0853"/>
    <w:rsid w:val="00BA1421"/>
    <w:rsid w:val="00BA7643"/>
    <w:rsid w:val="00BB0554"/>
    <w:rsid w:val="00BB5A1B"/>
    <w:rsid w:val="00BB7BAE"/>
    <w:rsid w:val="00BC1580"/>
    <w:rsid w:val="00BC3517"/>
    <w:rsid w:val="00BC557E"/>
    <w:rsid w:val="00BC7F1D"/>
    <w:rsid w:val="00BD0F6C"/>
    <w:rsid w:val="00BD2958"/>
    <w:rsid w:val="00BD3852"/>
    <w:rsid w:val="00BD540D"/>
    <w:rsid w:val="00BE081A"/>
    <w:rsid w:val="00BE5800"/>
    <w:rsid w:val="00BE6656"/>
    <w:rsid w:val="00BF0BC4"/>
    <w:rsid w:val="00BF4753"/>
    <w:rsid w:val="00BF68E8"/>
    <w:rsid w:val="00C00464"/>
    <w:rsid w:val="00C005BE"/>
    <w:rsid w:val="00C014A8"/>
    <w:rsid w:val="00C02D3F"/>
    <w:rsid w:val="00C056A7"/>
    <w:rsid w:val="00C06E67"/>
    <w:rsid w:val="00C06EAC"/>
    <w:rsid w:val="00C07572"/>
    <w:rsid w:val="00C11245"/>
    <w:rsid w:val="00C13786"/>
    <w:rsid w:val="00C16188"/>
    <w:rsid w:val="00C213F3"/>
    <w:rsid w:val="00C24E90"/>
    <w:rsid w:val="00C27B5D"/>
    <w:rsid w:val="00C310C7"/>
    <w:rsid w:val="00C40756"/>
    <w:rsid w:val="00C45CCE"/>
    <w:rsid w:val="00C6072D"/>
    <w:rsid w:val="00C62BB7"/>
    <w:rsid w:val="00C6764C"/>
    <w:rsid w:val="00C67D34"/>
    <w:rsid w:val="00C720B1"/>
    <w:rsid w:val="00C747F7"/>
    <w:rsid w:val="00C7732A"/>
    <w:rsid w:val="00C815E2"/>
    <w:rsid w:val="00C85CA4"/>
    <w:rsid w:val="00C86FB6"/>
    <w:rsid w:val="00C90487"/>
    <w:rsid w:val="00C91906"/>
    <w:rsid w:val="00C95BCE"/>
    <w:rsid w:val="00CA2362"/>
    <w:rsid w:val="00CA51AE"/>
    <w:rsid w:val="00CA7F10"/>
    <w:rsid w:val="00CB0331"/>
    <w:rsid w:val="00CC1B54"/>
    <w:rsid w:val="00CC379D"/>
    <w:rsid w:val="00CC5CEA"/>
    <w:rsid w:val="00CC7174"/>
    <w:rsid w:val="00CD1539"/>
    <w:rsid w:val="00CE0DD6"/>
    <w:rsid w:val="00CE69D6"/>
    <w:rsid w:val="00CE6BCC"/>
    <w:rsid w:val="00CF1AEE"/>
    <w:rsid w:val="00CF1E77"/>
    <w:rsid w:val="00CF2052"/>
    <w:rsid w:val="00CF6128"/>
    <w:rsid w:val="00CF7484"/>
    <w:rsid w:val="00CF7A1B"/>
    <w:rsid w:val="00D017D4"/>
    <w:rsid w:val="00D04A33"/>
    <w:rsid w:val="00D05C62"/>
    <w:rsid w:val="00D078F6"/>
    <w:rsid w:val="00D11E31"/>
    <w:rsid w:val="00D124B4"/>
    <w:rsid w:val="00D15C79"/>
    <w:rsid w:val="00D168AD"/>
    <w:rsid w:val="00D21AE7"/>
    <w:rsid w:val="00D22FE8"/>
    <w:rsid w:val="00D2475A"/>
    <w:rsid w:val="00D24A68"/>
    <w:rsid w:val="00D34ADD"/>
    <w:rsid w:val="00D41C1D"/>
    <w:rsid w:val="00D41C33"/>
    <w:rsid w:val="00D43497"/>
    <w:rsid w:val="00D45799"/>
    <w:rsid w:val="00D55595"/>
    <w:rsid w:val="00D60DFB"/>
    <w:rsid w:val="00D63E93"/>
    <w:rsid w:val="00D642FE"/>
    <w:rsid w:val="00D72EE8"/>
    <w:rsid w:val="00D744A5"/>
    <w:rsid w:val="00D803B1"/>
    <w:rsid w:val="00D871AF"/>
    <w:rsid w:val="00D97E0B"/>
    <w:rsid w:val="00DA7370"/>
    <w:rsid w:val="00DB0A72"/>
    <w:rsid w:val="00DB262A"/>
    <w:rsid w:val="00DB31BD"/>
    <w:rsid w:val="00DC213B"/>
    <w:rsid w:val="00DC4A87"/>
    <w:rsid w:val="00DC4D2F"/>
    <w:rsid w:val="00DC51F1"/>
    <w:rsid w:val="00DC57C8"/>
    <w:rsid w:val="00DD03CF"/>
    <w:rsid w:val="00DD0729"/>
    <w:rsid w:val="00DD09BB"/>
    <w:rsid w:val="00DD1700"/>
    <w:rsid w:val="00DE350B"/>
    <w:rsid w:val="00DE5E48"/>
    <w:rsid w:val="00DF1C9F"/>
    <w:rsid w:val="00DF7266"/>
    <w:rsid w:val="00DF7F5C"/>
    <w:rsid w:val="00E026D7"/>
    <w:rsid w:val="00E03562"/>
    <w:rsid w:val="00E037C2"/>
    <w:rsid w:val="00E045F0"/>
    <w:rsid w:val="00E07408"/>
    <w:rsid w:val="00E1211B"/>
    <w:rsid w:val="00E122CF"/>
    <w:rsid w:val="00E12C21"/>
    <w:rsid w:val="00E14DE1"/>
    <w:rsid w:val="00E206F5"/>
    <w:rsid w:val="00E217C8"/>
    <w:rsid w:val="00E21E55"/>
    <w:rsid w:val="00E24768"/>
    <w:rsid w:val="00E25EB4"/>
    <w:rsid w:val="00E308E2"/>
    <w:rsid w:val="00E31442"/>
    <w:rsid w:val="00E3408D"/>
    <w:rsid w:val="00E53612"/>
    <w:rsid w:val="00E57239"/>
    <w:rsid w:val="00E6249C"/>
    <w:rsid w:val="00E67BE1"/>
    <w:rsid w:val="00E70F27"/>
    <w:rsid w:val="00E73865"/>
    <w:rsid w:val="00E76AFC"/>
    <w:rsid w:val="00E773EF"/>
    <w:rsid w:val="00E80CD9"/>
    <w:rsid w:val="00E8490E"/>
    <w:rsid w:val="00E93749"/>
    <w:rsid w:val="00E93DAD"/>
    <w:rsid w:val="00E96221"/>
    <w:rsid w:val="00E97822"/>
    <w:rsid w:val="00EA47EE"/>
    <w:rsid w:val="00EA7628"/>
    <w:rsid w:val="00EC2432"/>
    <w:rsid w:val="00EC2E63"/>
    <w:rsid w:val="00EC7828"/>
    <w:rsid w:val="00ED3092"/>
    <w:rsid w:val="00ED3513"/>
    <w:rsid w:val="00ED412B"/>
    <w:rsid w:val="00ED5A01"/>
    <w:rsid w:val="00ED653B"/>
    <w:rsid w:val="00EE1B80"/>
    <w:rsid w:val="00EE7797"/>
    <w:rsid w:val="00EF14A1"/>
    <w:rsid w:val="00EF37BF"/>
    <w:rsid w:val="00EF4DFF"/>
    <w:rsid w:val="00EF5B54"/>
    <w:rsid w:val="00EF5B70"/>
    <w:rsid w:val="00EF6EB1"/>
    <w:rsid w:val="00EF7892"/>
    <w:rsid w:val="00F012DA"/>
    <w:rsid w:val="00F01AAB"/>
    <w:rsid w:val="00F01C49"/>
    <w:rsid w:val="00F0298A"/>
    <w:rsid w:val="00F077CB"/>
    <w:rsid w:val="00F12133"/>
    <w:rsid w:val="00F16F97"/>
    <w:rsid w:val="00F20474"/>
    <w:rsid w:val="00F25CD7"/>
    <w:rsid w:val="00F26989"/>
    <w:rsid w:val="00F3032B"/>
    <w:rsid w:val="00F30422"/>
    <w:rsid w:val="00F33129"/>
    <w:rsid w:val="00F37CFD"/>
    <w:rsid w:val="00F42DD1"/>
    <w:rsid w:val="00F441C0"/>
    <w:rsid w:val="00F446CD"/>
    <w:rsid w:val="00F448BC"/>
    <w:rsid w:val="00F5404C"/>
    <w:rsid w:val="00F550D6"/>
    <w:rsid w:val="00F55539"/>
    <w:rsid w:val="00F575AE"/>
    <w:rsid w:val="00F603C7"/>
    <w:rsid w:val="00F644CB"/>
    <w:rsid w:val="00F669F8"/>
    <w:rsid w:val="00F66A4E"/>
    <w:rsid w:val="00F67294"/>
    <w:rsid w:val="00F72F3F"/>
    <w:rsid w:val="00F73FB1"/>
    <w:rsid w:val="00F75CFA"/>
    <w:rsid w:val="00F77385"/>
    <w:rsid w:val="00F801E6"/>
    <w:rsid w:val="00F91CC0"/>
    <w:rsid w:val="00F94C5B"/>
    <w:rsid w:val="00F9556E"/>
    <w:rsid w:val="00F95CA1"/>
    <w:rsid w:val="00FA0D90"/>
    <w:rsid w:val="00FA1F1C"/>
    <w:rsid w:val="00FA5333"/>
    <w:rsid w:val="00FC0803"/>
    <w:rsid w:val="00FC0F3C"/>
    <w:rsid w:val="00FC6665"/>
    <w:rsid w:val="00FC7CB3"/>
    <w:rsid w:val="00FD315C"/>
    <w:rsid w:val="00FE0924"/>
    <w:rsid w:val="00FE0FB1"/>
    <w:rsid w:val="00FE2130"/>
    <w:rsid w:val="00FE7DE1"/>
    <w:rsid w:val="00FF0D7B"/>
    <w:rsid w:val="00FF408C"/>
    <w:rsid w:val="00FF6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DC706BB"/>
  <w15:docId w15:val="{FEB2AFBF-1C11-477E-85BF-F43746AF1B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B5A1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5A1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5A1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B5A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E026D7"/>
    <w:pPr>
      <w:tabs>
        <w:tab w:val="right" w:leader="dot" w:pos="4320"/>
      </w:tabs>
      <w:spacing w:after="100" w:line="240" w:lineRule="auto"/>
    </w:pPr>
    <w:rPr>
      <w:sz w:val="20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BB5A1B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qFormat/>
    <w:rsid w:val="00840CC7"/>
    <w:pPr>
      <w:spacing w:after="100" w:line="240" w:lineRule="auto"/>
    </w:pPr>
    <w:rPr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BB5A1B"/>
    <w:rPr>
      <w:b/>
      <w:bCs/>
    </w:rPr>
  </w:style>
  <w:style w:type="paragraph" w:styleId="NoSpacing">
    <w:name w:val="No Spacing"/>
    <w:uiPriority w:val="1"/>
    <w:qFormat/>
    <w:rsid w:val="00BB5A1B"/>
    <w:pPr>
      <w:spacing w:after="0" w:line="240" w:lineRule="auto"/>
    </w:pPr>
  </w:style>
  <w:style w:type="paragraph" w:styleId="TOCHeading">
    <w:name w:val="TOC Heading"/>
    <w:basedOn w:val="Heading1"/>
    <w:next w:val="Normal"/>
    <w:uiPriority w:val="39"/>
    <w:unhideWhenUsed/>
    <w:qFormat/>
    <w:rsid w:val="00BB5A1B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5CD7"/>
  </w:style>
  <w:style w:type="paragraph" w:styleId="Footer">
    <w:name w:val="footer"/>
    <w:basedOn w:val="Normal"/>
    <w:link w:val="Foot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5CD7"/>
  </w:style>
  <w:style w:type="table" w:styleId="TableGrid">
    <w:name w:val="Table Grid"/>
    <w:basedOn w:val="TableNormal"/>
    <w:uiPriority w:val="59"/>
    <w:rsid w:val="00F25C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5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CD7"/>
    <w:rPr>
      <w:rFonts w:ascii="Tahoma" w:hAnsi="Tahoma" w:cs="Tahoma"/>
      <w:sz w:val="16"/>
      <w:szCs w:val="16"/>
    </w:rPr>
  </w:style>
  <w:style w:type="table" w:customStyle="1" w:styleId="LightList-Accent11">
    <w:name w:val="Light List - Accent 11"/>
    <w:basedOn w:val="TableNormal"/>
    <w:uiPriority w:val="61"/>
    <w:rsid w:val="00F448BC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3">
    <w:name w:val="Light List Accent 3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2">
    <w:name w:val="Light List Accent 2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A3">
    <w:name w:val="A3"/>
    <w:uiPriority w:val="99"/>
    <w:rsid w:val="00481BC3"/>
    <w:rPr>
      <w:rFonts w:cs="Trebuchet MS"/>
      <w:color w:val="221E1F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801E6"/>
    <w:rPr>
      <w:color w:val="0000FF" w:themeColor="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E092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3A6C5E"/>
    <w:pPr>
      <w:spacing w:after="100"/>
      <w:ind w:left="1540"/>
    </w:p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E0924"/>
    <w:rPr>
      <w:rFonts w:ascii="Tahoma" w:hAnsi="Tahoma" w:cs="Tahoma"/>
      <w:sz w:val="16"/>
      <w:szCs w:val="16"/>
    </w:rPr>
  </w:style>
  <w:style w:type="table" w:styleId="LightList-Accent4">
    <w:name w:val="Light List Accent 4"/>
    <w:basedOn w:val="TableNormal"/>
    <w:uiPriority w:val="61"/>
    <w:rsid w:val="00394767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customStyle="1" w:styleId="LightGrid-Accent11">
    <w:name w:val="Light Grid - Accent 11"/>
    <w:basedOn w:val="TableNormal"/>
    <w:uiPriority w:val="62"/>
    <w:rsid w:val="00211C62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MediumGrid2-Accent1">
    <w:name w:val="Medium Grid 2 Accent 1"/>
    <w:basedOn w:val="TableNormal"/>
    <w:uiPriority w:val="68"/>
    <w:rsid w:val="00784E9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MediumList1-Accent11">
    <w:name w:val="Medium List 1 - Accent 11"/>
    <w:basedOn w:val="TableNormal"/>
    <w:uiPriority w:val="65"/>
    <w:rsid w:val="00B35001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Grid1-Accent6">
    <w:name w:val="Medium Grid 1 Accent 6"/>
    <w:basedOn w:val="TableNormal"/>
    <w:uiPriority w:val="67"/>
    <w:rsid w:val="00451E89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CWTableStyle1">
    <w:name w:val="CWTableStyle1"/>
    <w:basedOn w:val="LightGrid-Accent11"/>
    <w:uiPriority w:val="99"/>
    <w:qFormat/>
    <w:rsid w:val="004E601E"/>
    <w:pPr>
      <w:jc w:val="center"/>
    </w:pPr>
    <w:tblPr>
      <w:tblStyleRowBandSize w:val="2"/>
    </w:tbl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  <w:shd w:val="clear" w:color="auto" w:fill="548DD4" w:themeFill="text2" w:themeFillTint="99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Shading-Accent5">
    <w:name w:val="Light Shading Accent 5"/>
    <w:basedOn w:val="TableNormal"/>
    <w:uiPriority w:val="60"/>
    <w:rsid w:val="00F644C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4">
    <w:name w:val="Light Shading Accent 4"/>
    <w:basedOn w:val="TableNormal"/>
    <w:uiPriority w:val="60"/>
    <w:rsid w:val="00F644C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9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1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g"/><Relationship Id="rId63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g"/><Relationship Id="rId5" Type="http://schemas.openxmlformats.org/officeDocument/2006/relationships/footnotes" Target="footnotes.xml"/><Relationship Id="rId61" Type="http://schemas.openxmlformats.org/officeDocument/2006/relationships/footer" Target="footer1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g"/><Relationship Id="rId64" Type="http://schemas.openxmlformats.org/officeDocument/2006/relationships/theme" Target="theme/theme1.xml"/><Relationship Id="rId8" Type="http://schemas.openxmlformats.org/officeDocument/2006/relationships/image" Target="media/image2.jp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g"/><Relationship Id="rId62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Users\ZXT\Documents\SimulationReportTemplate_2007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SimReport_Trebutcher">
      <a:majorFont>
        <a:latin typeface="Trebuchet MS"/>
        <a:ea typeface=""/>
        <a:cs typeface=""/>
      </a:majorFont>
      <a:minorFont>
        <a:latin typeface="Trebuchet M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F9536B-F49F-44C4-B3F5-69652360BA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SimulationReportTemplate_2007.dotx</Template>
  <TotalTime>1</TotalTime>
  <Pages>23</Pages>
  <Words>1896</Words>
  <Characters>10812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Report Template</vt:lpstr>
    </vt:vector>
  </TitlesOfParts>
  <Company>Solidworks</Company>
  <LinksUpToDate>false</LinksUpToDate>
  <CharactersWithSpaces>12683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Report Template</dc:title>
  <dc:creator>ZXT</dc:creator>
  <cp:lastModifiedBy>Microtec-2</cp:lastModifiedBy>
  <cp:revision>2</cp:revision>
  <dcterms:created xsi:type="dcterms:W3CDTF">2026-03-04T00:56:00Z</dcterms:created>
  <dcterms:modified xsi:type="dcterms:W3CDTF">2026-03-04T00:56:00Z</dcterms:modified>
</cp:coreProperties>
</file>